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27584" w14:textId="0ECC358C" w:rsidR="008C63B4" w:rsidRDefault="008C63B4">
      <w:pPr>
        <w:ind w:left="5670"/>
        <w:rPr>
          <w:rFonts w:ascii="Garamond" w:hAnsi="Garamond"/>
          <w:sz w:val="24"/>
          <w:szCs w:val="24"/>
        </w:rPr>
      </w:pPr>
    </w:p>
    <w:p w14:paraId="77F34D93" w14:textId="77777777" w:rsidR="008C63B4" w:rsidRDefault="008C63B4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Spett. Banca di Credito Cooperativo del Circeo e Privernate</w:t>
      </w:r>
    </w:p>
    <w:p w14:paraId="4BF3EDB9" w14:textId="77777777" w:rsidR="008C63B4" w:rsidRDefault="008C63B4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67F3ACA5" w14:textId="77777777" w:rsidR="008C63B4" w:rsidRDefault="008C63B4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0A331900" w14:textId="77777777" w:rsidR="008C63B4" w:rsidRDefault="008C63B4" w:rsidP="0022599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6552CD6B" w14:textId="77777777" w:rsidR="008C63B4" w:rsidRDefault="008C63B4">
      <w:pPr>
        <w:rPr>
          <w:rFonts w:ascii="Garamond" w:hAnsi="Garamond"/>
          <w:sz w:val="26"/>
          <w:szCs w:val="26"/>
        </w:rPr>
      </w:pPr>
    </w:p>
    <w:p w14:paraId="349F7975" w14:textId="77777777" w:rsidR="008C63B4" w:rsidRDefault="008C63B4">
      <w:pPr>
        <w:rPr>
          <w:rFonts w:ascii="Garamond" w:hAnsi="Garamond"/>
          <w:sz w:val="26"/>
          <w:szCs w:val="26"/>
        </w:rPr>
      </w:pPr>
    </w:p>
    <w:p w14:paraId="2F0853B8" w14:textId="77777777" w:rsidR="00763C87" w:rsidRDefault="00763C87">
      <w:pPr>
        <w:rPr>
          <w:rFonts w:ascii="Garamond" w:hAnsi="Garamond"/>
          <w:noProof/>
          <w:sz w:val="26"/>
          <w:szCs w:val="26"/>
        </w:rPr>
      </w:pPr>
    </w:p>
    <w:p w14:paraId="65035372" w14:textId="210DF1F7" w:rsidR="008C63B4" w:rsidRDefault="008C63B4">
      <w:pPr>
        <w:rPr>
          <w:rFonts w:ascii="Garamond" w:hAnsi="Garamond"/>
          <w:sz w:val="26"/>
          <w:szCs w:val="26"/>
        </w:rPr>
      </w:pPr>
      <w:r w:rsidRPr="00B5752E">
        <w:rPr>
          <w:rFonts w:ascii="Garamond" w:hAnsi="Garamond"/>
          <w:noProof/>
          <w:sz w:val="26"/>
          <w:szCs w:val="26"/>
        </w:rPr>
        <w:t>Sabaudia</w:t>
      </w:r>
      <w:r>
        <w:rPr>
          <w:rFonts w:ascii="Garamond" w:hAnsi="Garamond"/>
          <w:sz w:val="26"/>
          <w:szCs w:val="26"/>
        </w:rPr>
        <w:t xml:space="preserve">, </w:t>
      </w:r>
      <w:r w:rsidR="00031EEF">
        <w:rPr>
          <w:rFonts w:ascii="Garamond" w:hAnsi="Garamond"/>
          <w:sz w:val="26"/>
          <w:szCs w:val="26"/>
        </w:rPr>
        <w:t>………………….</w:t>
      </w:r>
    </w:p>
    <w:p w14:paraId="48B7D76D" w14:textId="77777777" w:rsidR="00A52AC6" w:rsidRDefault="00A52AC6">
      <w:pPr>
        <w:rPr>
          <w:rFonts w:ascii="Garamond" w:hAnsi="Garamond"/>
          <w:sz w:val="26"/>
          <w:szCs w:val="26"/>
        </w:rPr>
      </w:pPr>
    </w:p>
    <w:p w14:paraId="4BA5235D" w14:textId="77777777" w:rsidR="008C63B4" w:rsidRDefault="008C63B4">
      <w:pPr>
        <w:rPr>
          <w:rFonts w:ascii="Garamond" w:hAnsi="Garamond"/>
          <w:sz w:val="26"/>
          <w:szCs w:val="26"/>
        </w:rPr>
      </w:pPr>
    </w:p>
    <w:p w14:paraId="24624F8D" w14:textId="77777777" w:rsidR="008C63B4" w:rsidRDefault="008C63B4" w:rsidP="008C63B4">
      <w:pPr>
        <w:ind w:right="-1"/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PRESENTAZIONE ELENCO CANDIDATI</w:t>
      </w:r>
    </w:p>
    <w:p w14:paraId="194A96A8" w14:textId="51651779" w:rsidR="008C63B4" w:rsidRDefault="008C63B4" w:rsidP="008C63B4">
      <w:pPr>
        <w:ind w:right="-1"/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 xml:space="preserve">APPARTENENTI ALLA LISTA </w:t>
      </w:r>
      <w:r w:rsidR="00031EEF">
        <w:rPr>
          <w:rFonts w:ascii="Garamond" w:hAnsi="Garamond"/>
          <w:b/>
          <w:sz w:val="26"/>
          <w:szCs w:val="26"/>
        </w:rPr>
        <w:t>…………………………….</w:t>
      </w:r>
    </w:p>
    <w:p w14:paraId="5D8265C6" w14:textId="77777777" w:rsidR="008C63B4" w:rsidRDefault="008C63B4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</w:p>
    <w:p w14:paraId="58E33FA8" w14:textId="77777777" w:rsidR="00763C87" w:rsidRDefault="00763C87" w:rsidP="00866A25">
      <w:pPr>
        <w:ind w:right="-1"/>
        <w:jc w:val="both"/>
        <w:rPr>
          <w:rFonts w:ascii="Garamond" w:hAnsi="Garamond"/>
          <w:b/>
          <w:sz w:val="26"/>
          <w:szCs w:val="26"/>
        </w:rPr>
      </w:pPr>
    </w:p>
    <w:p w14:paraId="56A2DA56" w14:textId="5FA63DCC" w:rsidR="008C63B4" w:rsidRDefault="008C63B4" w:rsidP="008C63B4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Il sottoscritto </w:t>
      </w:r>
      <w:r w:rsidR="00031EEF">
        <w:rPr>
          <w:rFonts w:ascii="Garamond" w:hAnsi="Garamond"/>
          <w:noProof/>
          <w:sz w:val="26"/>
          <w:szCs w:val="26"/>
        </w:rPr>
        <w:t>…………………………………</w:t>
      </w:r>
      <w:r>
        <w:rPr>
          <w:rFonts w:ascii="Garamond" w:hAnsi="Garamond"/>
          <w:sz w:val="26"/>
          <w:szCs w:val="26"/>
        </w:rPr>
        <w:t xml:space="preserve"> nato a </w:t>
      </w:r>
      <w:r w:rsidR="00031EEF">
        <w:rPr>
          <w:rFonts w:ascii="Garamond" w:hAnsi="Garamond"/>
          <w:noProof/>
          <w:sz w:val="26"/>
          <w:szCs w:val="26"/>
        </w:rPr>
        <w:t xml:space="preserve">……………… (….) </w:t>
      </w:r>
      <w:r>
        <w:rPr>
          <w:rFonts w:ascii="Garamond" w:hAnsi="Garamond"/>
          <w:sz w:val="26"/>
          <w:szCs w:val="26"/>
        </w:rPr>
        <w:t xml:space="preserve">il </w:t>
      </w:r>
      <w:r w:rsidR="00031EEF">
        <w:rPr>
          <w:rFonts w:ascii="Garamond" w:hAnsi="Garamond"/>
          <w:noProof/>
          <w:sz w:val="26"/>
          <w:szCs w:val="26"/>
        </w:rPr>
        <w:t>………………</w:t>
      </w:r>
      <w:r>
        <w:rPr>
          <w:rFonts w:ascii="Garamond" w:hAnsi="Garamond"/>
          <w:sz w:val="26"/>
          <w:szCs w:val="26"/>
        </w:rPr>
        <w:t xml:space="preserve">, residente in </w:t>
      </w:r>
      <w:r w:rsidR="00031EEF">
        <w:rPr>
          <w:rFonts w:ascii="Garamond" w:hAnsi="Garamond"/>
          <w:sz w:val="26"/>
          <w:szCs w:val="26"/>
        </w:rPr>
        <w:t>………………………………………. (….)</w:t>
      </w:r>
      <w:r>
        <w:rPr>
          <w:rFonts w:ascii="Garamond" w:hAnsi="Garamond"/>
          <w:sz w:val="26"/>
          <w:szCs w:val="26"/>
        </w:rPr>
        <w:t xml:space="preserve">, </w:t>
      </w:r>
      <w:r w:rsidRPr="00B5752E">
        <w:rPr>
          <w:rFonts w:ascii="Garamond" w:hAnsi="Garamond"/>
          <w:noProof/>
          <w:sz w:val="26"/>
          <w:szCs w:val="26"/>
        </w:rPr>
        <w:t xml:space="preserve">Via </w:t>
      </w:r>
      <w:r w:rsidR="00031EEF">
        <w:rPr>
          <w:rFonts w:ascii="Garamond" w:hAnsi="Garamond"/>
          <w:noProof/>
          <w:sz w:val="26"/>
          <w:szCs w:val="26"/>
        </w:rPr>
        <w:t>………………………………</w:t>
      </w:r>
      <w:r w:rsidRPr="00B5752E">
        <w:rPr>
          <w:rFonts w:ascii="Garamond" w:hAnsi="Garamond"/>
          <w:noProof/>
          <w:sz w:val="26"/>
          <w:szCs w:val="26"/>
        </w:rPr>
        <w:t>,</w:t>
      </w:r>
      <w:r>
        <w:rPr>
          <w:rFonts w:ascii="Garamond" w:hAnsi="Garamond"/>
          <w:sz w:val="26"/>
          <w:szCs w:val="26"/>
        </w:rPr>
        <w:t xml:space="preserve"> Cod. Fisc. </w:t>
      </w:r>
      <w:r w:rsidR="00031EEF">
        <w:rPr>
          <w:rFonts w:ascii="Garamond" w:hAnsi="Garamond"/>
          <w:sz w:val="26"/>
          <w:szCs w:val="26"/>
        </w:rPr>
        <w:t>………………………….</w:t>
      </w:r>
      <w:r>
        <w:rPr>
          <w:rFonts w:ascii="Garamond" w:hAnsi="Garamond"/>
          <w:sz w:val="26"/>
          <w:szCs w:val="26"/>
        </w:rPr>
        <w:t>, socio della banca</w:t>
      </w:r>
    </w:p>
    <w:p w14:paraId="2167A61D" w14:textId="77777777" w:rsidR="008C63B4" w:rsidRDefault="008C63B4" w:rsidP="00866A25">
      <w:pPr>
        <w:ind w:right="-1"/>
        <w:jc w:val="center"/>
        <w:rPr>
          <w:rFonts w:ascii="Garamond" w:hAnsi="Garamond"/>
          <w:sz w:val="26"/>
          <w:szCs w:val="26"/>
        </w:rPr>
      </w:pPr>
    </w:p>
    <w:p w14:paraId="7527DADA" w14:textId="77777777" w:rsidR="00763C87" w:rsidRDefault="00763C87" w:rsidP="00866A25">
      <w:pPr>
        <w:ind w:right="-1"/>
        <w:jc w:val="center"/>
        <w:rPr>
          <w:rFonts w:ascii="Garamond" w:hAnsi="Garamond"/>
          <w:sz w:val="26"/>
          <w:szCs w:val="26"/>
        </w:rPr>
      </w:pPr>
    </w:p>
    <w:p w14:paraId="409F07F5" w14:textId="1B6D58F3" w:rsidR="008C63B4" w:rsidRDefault="008C63B4" w:rsidP="00866A25">
      <w:pPr>
        <w:ind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PRESENTA</w:t>
      </w:r>
    </w:p>
    <w:p w14:paraId="4CFA166D" w14:textId="77777777" w:rsidR="00A52AC6" w:rsidRDefault="00A52AC6" w:rsidP="00866A25">
      <w:pPr>
        <w:ind w:right="-1"/>
        <w:jc w:val="center"/>
        <w:rPr>
          <w:rFonts w:ascii="Garamond" w:hAnsi="Garamond"/>
          <w:sz w:val="26"/>
          <w:szCs w:val="26"/>
        </w:rPr>
      </w:pPr>
    </w:p>
    <w:p w14:paraId="6F258916" w14:textId="77777777" w:rsidR="00031EEF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seguente elenco nominativo dei candidati appartenenti alla lista de</w:t>
      </w:r>
      <w:r w:rsidR="00031EEF">
        <w:rPr>
          <w:rFonts w:ascii="Garamond" w:hAnsi="Garamond"/>
          <w:sz w:val="26"/>
          <w:szCs w:val="26"/>
        </w:rPr>
        <w:t>nominata</w:t>
      </w:r>
    </w:p>
    <w:p w14:paraId="0CF6BC23" w14:textId="77777777" w:rsidR="00031EEF" w:rsidRDefault="00031EEF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51FE4059" w14:textId="1193C4A1" w:rsidR="008C63B4" w:rsidRDefault="00031EEF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………………………………………………..</w:t>
      </w:r>
      <w:r w:rsidR="008C63B4">
        <w:rPr>
          <w:rFonts w:ascii="Garamond" w:hAnsi="Garamond"/>
          <w:sz w:val="26"/>
          <w:szCs w:val="26"/>
        </w:rPr>
        <w:t>.</w:t>
      </w:r>
    </w:p>
    <w:p w14:paraId="5566DBC4" w14:textId="3CEABC31" w:rsidR="008C63B4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23629C1B" w14:textId="4EEBB97C" w:rsidR="008C63B4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Candidati per il </w:t>
      </w:r>
      <w:r w:rsidR="00A52AC6">
        <w:rPr>
          <w:rFonts w:ascii="Garamond" w:hAnsi="Garamond"/>
          <w:sz w:val="26"/>
          <w:szCs w:val="26"/>
        </w:rPr>
        <w:t xml:space="preserve">Consiglio </w:t>
      </w:r>
      <w:r>
        <w:rPr>
          <w:rFonts w:ascii="Garamond" w:hAnsi="Garamond"/>
          <w:sz w:val="26"/>
          <w:szCs w:val="26"/>
        </w:rPr>
        <w:t xml:space="preserve">di </w:t>
      </w:r>
      <w:r w:rsidR="00A52AC6">
        <w:rPr>
          <w:rFonts w:ascii="Garamond" w:hAnsi="Garamond"/>
          <w:sz w:val="26"/>
          <w:szCs w:val="26"/>
        </w:rPr>
        <w:t>Amministrazione</w:t>
      </w:r>
      <w:r>
        <w:rPr>
          <w:rFonts w:ascii="Garamond" w:hAnsi="Garamond"/>
          <w:sz w:val="26"/>
          <w:szCs w:val="26"/>
        </w:rPr>
        <w:t>:</w:t>
      </w:r>
    </w:p>
    <w:p w14:paraId="63764600" w14:textId="77777777" w:rsidR="008C63B4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tbl>
      <w:tblPr>
        <w:tblStyle w:val="tabellapersonalizzata1"/>
        <w:tblW w:w="0" w:type="auto"/>
        <w:tblLook w:val="04A0" w:firstRow="1" w:lastRow="0" w:firstColumn="1" w:lastColumn="0" w:noHBand="0" w:noVBand="1"/>
      </w:tblPr>
      <w:tblGrid>
        <w:gridCol w:w="916"/>
        <w:gridCol w:w="3601"/>
        <w:gridCol w:w="2268"/>
        <w:gridCol w:w="1483"/>
      </w:tblGrid>
      <w:tr w:rsidR="008C63B4" w:rsidRPr="00A52AC6" w14:paraId="3190DE12" w14:textId="77777777" w:rsidTr="00A5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4FF3404A" w14:textId="3B62B207" w:rsidR="008C63B4" w:rsidRPr="00A52AC6" w:rsidRDefault="008C63B4" w:rsidP="00866A25">
            <w:pPr>
              <w:ind w:right="-1"/>
              <w:jc w:val="both"/>
            </w:pPr>
            <w:r w:rsidRPr="00A52AC6">
              <w:t>Numero</w:t>
            </w:r>
          </w:p>
        </w:tc>
        <w:tc>
          <w:tcPr>
            <w:tcW w:w="3601" w:type="dxa"/>
          </w:tcPr>
          <w:p w14:paraId="41F6276E" w14:textId="739D879D" w:rsidR="008C63B4" w:rsidRPr="00A52AC6" w:rsidRDefault="008C63B4" w:rsidP="00866A25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Cognome e Nome</w:t>
            </w:r>
          </w:p>
        </w:tc>
        <w:tc>
          <w:tcPr>
            <w:tcW w:w="2268" w:type="dxa"/>
          </w:tcPr>
          <w:p w14:paraId="1B538AEB" w14:textId="7D03EACF" w:rsidR="008C63B4" w:rsidRPr="00A52AC6" w:rsidRDefault="008C63B4" w:rsidP="00866A25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Codice Fiscale</w:t>
            </w:r>
          </w:p>
        </w:tc>
        <w:tc>
          <w:tcPr>
            <w:tcW w:w="0" w:type="auto"/>
          </w:tcPr>
          <w:p w14:paraId="6F0518AF" w14:textId="39B6EBD9" w:rsidR="008C63B4" w:rsidRPr="00A52AC6" w:rsidRDefault="008C63B4" w:rsidP="00866A25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Carica</w:t>
            </w:r>
          </w:p>
        </w:tc>
      </w:tr>
      <w:tr w:rsidR="008C63B4" w:rsidRPr="00A52AC6" w14:paraId="7B356C4E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07598D0" w14:textId="5C240018" w:rsidR="008C63B4" w:rsidRPr="00A52AC6" w:rsidRDefault="008C63B4" w:rsidP="008C63B4">
            <w:pPr>
              <w:ind w:right="-1"/>
              <w:jc w:val="both"/>
            </w:pPr>
            <w:r w:rsidRPr="00A52AC6">
              <w:t>1</w:t>
            </w:r>
          </w:p>
        </w:tc>
        <w:tc>
          <w:tcPr>
            <w:tcW w:w="3601" w:type="dxa"/>
          </w:tcPr>
          <w:p w14:paraId="1A74456C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7997FC40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6B5100B" w14:textId="74CC2C9C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2C2FF6FA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B88E545" w14:textId="6C246F1C" w:rsidR="008C63B4" w:rsidRPr="00A52AC6" w:rsidRDefault="008C63B4" w:rsidP="008C63B4">
            <w:pPr>
              <w:ind w:right="-1"/>
              <w:jc w:val="both"/>
            </w:pPr>
            <w:r w:rsidRPr="00A52AC6">
              <w:t>2</w:t>
            </w:r>
          </w:p>
        </w:tc>
        <w:tc>
          <w:tcPr>
            <w:tcW w:w="3601" w:type="dxa"/>
          </w:tcPr>
          <w:p w14:paraId="5DD0687F" w14:textId="77777777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F45C793" w14:textId="77777777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3061A68" w14:textId="57D850CF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424B158A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7229D93" w14:textId="4CC76F92" w:rsidR="008C63B4" w:rsidRPr="00A52AC6" w:rsidRDefault="008C63B4" w:rsidP="008C63B4">
            <w:pPr>
              <w:ind w:right="-1"/>
              <w:jc w:val="both"/>
            </w:pPr>
            <w:r w:rsidRPr="00A52AC6">
              <w:t>3</w:t>
            </w:r>
          </w:p>
        </w:tc>
        <w:tc>
          <w:tcPr>
            <w:tcW w:w="3601" w:type="dxa"/>
          </w:tcPr>
          <w:p w14:paraId="1603F88E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163257F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3A23EAC" w14:textId="20A10405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2D4D31D8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A432FB" w14:textId="1A100B2F" w:rsidR="008C63B4" w:rsidRPr="00A52AC6" w:rsidRDefault="008C63B4" w:rsidP="00866A25">
            <w:pPr>
              <w:ind w:right="-1"/>
              <w:jc w:val="both"/>
            </w:pPr>
            <w:r w:rsidRPr="00A52AC6">
              <w:t>4</w:t>
            </w:r>
          </w:p>
        </w:tc>
        <w:tc>
          <w:tcPr>
            <w:tcW w:w="3601" w:type="dxa"/>
          </w:tcPr>
          <w:p w14:paraId="3F4483E0" w14:textId="77777777" w:rsidR="008C63B4" w:rsidRPr="00A52AC6" w:rsidRDefault="008C63B4" w:rsidP="00866A25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2840729" w14:textId="77777777" w:rsidR="008C63B4" w:rsidRPr="00A52AC6" w:rsidRDefault="008C63B4" w:rsidP="00866A25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E13811E" w14:textId="26504F52" w:rsidR="008C63B4" w:rsidRPr="00A52AC6" w:rsidRDefault="008C63B4" w:rsidP="00866A25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4FFDE9D7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57DEC10" w14:textId="7489C710" w:rsidR="008C63B4" w:rsidRPr="00A52AC6" w:rsidRDefault="008C63B4" w:rsidP="008C63B4">
            <w:pPr>
              <w:ind w:right="-1"/>
              <w:jc w:val="both"/>
            </w:pPr>
            <w:r w:rsidRPr="00A52AC6">
              <w:t>5</w:t>
            </w:r>
          </w:p>
        </w:tc>
        <w:tc>
          <w:tcPr>
            <w:tcW w:w="3601" w:type="dxa"/>
          </w:tcPr>
          <w:p w14:paraId="4AD5C4F4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5F1A5C0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27079D0" w14:textId="4B4D915B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481AA809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00CFAB" w14:textId="64A6AB78" w:rsidR="008C63B4" w:rsidRPr="00A52AC6" w:rsidRDefault="008C63B4" w:rsidP="008C63B4">
            <w:pPr>
              <w:ind w:right="-1"/>
              <w:jc w:val="both"/>
            </w:pPr>
            <w:r w:rsidRPr="00A52AC6">
              <w:t>6</w:t>
            </w:r>
          </w:p>
        </w:tc>
        <w:tc>
          <w:tcPr>
            <w:tcW w:w="3601" w:type="dxa"/>
          </w:tcPr>
          <w:p w14:paraId="492BC8E8" w14:textId="77777777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2FC75ACD" w14:textId="77777777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DF3413E" w14:textId="79CE1BA9" w:rsidR="008C63B4" w:rsidRPr="00A52AC6" w:rsidRDefault="008C63B4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8C63B4" w:rsidRPr="00A52AC6" w14:paraId="3752EDBA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1AD4A2B" w14:textId="690D01C5" w:rsidR="008C63B4" w:rsidRPr="00A52AC6" w:rsidRDefault="008C63B4" w:rsidP="008C63B4">
            <w:pPr>
              <w:ind w:right="-1"/>
              <w:jc w:val="both"/>
            </w:pPr>
            <w:r w:rsidRPr="00A52AC6">
              <w:t>7</w:t>
            </w:r>
          </w:p>
        </w:tc>
        <w:tc>
          <w:tcPr>
            <w:tcW w:w="3601" w:type="dxa"/>
          </w:tcPr>
          <w:p w14:paraId="300338DA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6A8C5E3" w14:textId="77777777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3BC3BE8" w14:textId="73081DCC" w:rsidR="008C63B4" w:rsidRPr="00A52AC6" w:rsidRDefault="008C63B4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79071B" w:rsidRPr="00A52AC6" w14:paraId="0A570923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7FEBD0" w14:textId="1BFF83CA" w:rsidR="0079071B" w:rsidRDefault="0079071B" w:rsidP="0079071B">
            <w:pPr>
              <w:ind w:right="-1"/>
              <w:jc w:val="both"/>
            </w:pPr>
            <w:r>
              <w:t>8</w:t>
            </w:r>
          </w:p>
        </w:tc>
        <w:tc>
          <w:tcPr>
            <w:tcW w:w="3601" w:type="dxa"/>
          </w:tcPr>
          <w:p w14:paraId="0B864C94" w14:textId="77777777" w:rsidR="0079071B" w:rsidRPr="00A52AC6" w:rsidRDefault="0079071B" w:rsidP="0079071B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A347E37" w14:textId="77777777" w:rsidR="0079071B" w:rsidRPr="00A52AC6" w:rsidRDefault="0079071B" w:rsidP="0079071B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ADAE385" w14:textId="4F9B968D" w:rsidR="0079071B" w:rsidRPr="00A52AC6" w:rsidRDefault="0079071B" w:rsidP="0079071B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79071B" w:rsidRPr="00A52AC6" w14:paraId="2FB05D7E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8063072" w14:textId="346FAE21" w:rsidR="0079071B" w:rsidRDefault="0079071B" w:rsidP="0079071B">
            <w:pPr>
              <w:ind w:right="-1"/>
              <w:jc w:val="both"/>
            </w:pPr>
            <w:r>
              <w:t>9</w:t>
            </w:r>
          </w:p>
        </w:tc>
        <w:tc>
          <w:tcPr>
            <w:tcW w:w="3601" w:type="dxa"/>
          </w:tcPr>
          <w:p w14:paraId="307D701D" w14:textId="77777777" w:rsidR="0079071B" w:rsidRPr="00A52AC6" w:rsidRDefault="0079071B" w:rsidP="0079071B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742D530" w14:textId="77777777" w:rsidR="0079071B" w:rsidRPr="00A52AC6" w:rsidRDefault="0079071B" w:rsidP="0079071B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9F9654F" w14:textId="1EEB8654" w:rsidR="0079071B" w:rsidRPr="00A52AC6" w:rsidRDefault="0079071B" w:rsidP="0079071B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Amministratore</w:t>
            </w:r>
          </w:p>
        </w:tc>
      </w:tr>
      <w:tr w:rsidR="00031EEF" w:rsidRPr="00A52AC6" w14:paraId="41757FBC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28169C" w14:textId="498AADB3" w:rsidR="00031EEF" w:rsidRPr="00A52AC6" w:rsidRDefault="00031EEF" w:rsidP="008C63B4">
            <w:pPr>
              <w:ind w:right="-1"/>
              <w:jc w:val="both"/>
            </w:pPr>
            <w:r>
              <w:t>1</w:t>
            </w:r>
          </w:p>
        </w:tc>
        <w:tc>
          <w:tcPr>
            <w:tcW w:w="3601" w:type="dxa"/>
          </w:tcPr>
          <w:p w14:paraId="05F85A0C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23A32181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4490C9B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1EEF" w:rsidRPr="00A52AC6" w14:paraId="62024400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46C4F94" w14:textId="68368CD5" w:rsidR="00031EEF" w:rsidRPr="00A52AC6" w:rsidRDefault="00031EEF" w:rsidP="008C63B4">
            <w:pPr>
              <w:ind w:right="-1"/>
              <w:jc w:val="both"/>
            </w:pPr>
            <w:r>
              <w:t>2</w:t>
            </w:r>
          </w:p>
        </w:tc>
        <w:tc>
          <w:tcPr>
            <w:tcW w:w="3601" w:type="dxa"/>
          </w:tcPr>
          <w:p w14:paraId="5A35C4B8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BC8AC85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C8F56D0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1EEF" w:rsidRPr="00A52AC6" w14:paraId="662D469A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028ED2" w14:textId="0FC5BB4C" w:rsidR="00031EEF" w:rsidRPr="00A52AC6" w:rsidRDefault="00031EEF" w:rsidP="008C63B4">
            <w:pPr>
              <w:ind w:right="-1"/>
              <w:jc w:val="both"/>
            </w:pPr>
            <w:r>
              <w:t>3</w:t>
            </w:r>
          </w:p>
        </w:tc>
        <w:tc>
          <w:tcPr>
            <w:tcW w:w="3601" w:type="dxa"/>
          </w:tcPr>
          <w:p w14:paraId="582DDA31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721863B6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CB63C1F" w14:textId="77777777" w:rsidR="00031EEF" w:rsidRPr="00A52AC6" w:rsidRDefault="00031EEF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1EEF" w:rsidRPr="00A52AC6" w14:paraId="7E242A88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C89192" w14:textId="2FAF0603" w:rsidR="00031EEF" w:rsidRPr="00A52AC6" w:rsidRDefault="00031EEF" w:rsidP="008C63B4">
            <w:pPr>
              <w:ind w:right="-1"/>
              <w:jc w:val="both"/>
            </w:pPr>
            <w:r>
              <w:t>4</w:t>
            </w:r>
          </w:p>
        </w:tc>
        <w:tc>
          <w:tcPr>
            <w:tcW w:w="3601" w:type="dxa"/>
          </w:tcPr>
          <w:p w14:paraId="5E8555F8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C3FF352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C665DAA" w14:textId="77777777" w:rsidR="00031EEF" w:rsidRPr="00A52AC6" w:rsidRDefault="00031EEF" w:rsidP="008C63B4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9071B" w:rsidRPr="00A52AC6" w14:paraId="71A251A2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D70B42" w14:textId="7B22AC8F" w:rsidR="0079071B" w:rsidRDefault="0079071B" w:rsidP="008C63B4">
            <w:pPr>
              <w:ind w:right="-1"/>
              <w:jc w:val="both"/>
            </w:pPr>
            <w:r>
              <w:t>5</w:t>
            </w:r>
          </w:p>
        </w:tc>
        <w:tc>
          <w:tcPr>
            <w:tcW w:w="3601" w:type="dxa"/>
          </w:tcPr>
          <w:p w14:paraId="41D7B626" w14:textId="77777777" w:rsidR="0079071B" w:rsidRPr="00A52AC6" w:rsidRDefault="0079071B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B739B1C" w14:textId="77777777" w:rsidR="0079071B" w:rsidRPr="00A52AC6" w:rsidRDefault="0079071B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D1249B3" w14:textId="77777777" w:rsidR="0079071B" w:rsidRPr="00A52AC6" w:rsidRDefault="0079071B" w:rsidP="008C63B4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1A6973D" w14:textId="4437998C" w:rsidR="008C63B4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240A5EFC" w14:textId="13476537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3502B7A9" w14:textId="77777777" w:rsidR="00031EEF" w:rsidRDefault="00031EEF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68B1E393" w14:textId="7698CC46" w:rsidR="008C63B4" w:rsidRDefault="008C63B4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lastRenderedPageBreak/>
        <w:t>Candidati per il Collegio Sindacale</w:t>
      </w:r>
      <w:r w:rsidR="00A52AC6">
        <w:rPr>
          <w:rFonts w:ascii="Garamond" w:hAnsi="Garamond"/>
          <w:sz w:val="26"/>
          <w:szCs w:val="26"/>
        </w:rPr>
        <w:t>:</w:t>
      </w:r>
    </w:p>
    <w:p w14:paraId="438F96CB" w14:textId="77777777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tbl>
      <w:tblPr>
        <w:tblStyle w:val="tabellapersonalizzata1"/>
        <w:tblW w:w="0" w:type="auto"/>
        <w:tblLook w:val="04A0" w:firstRow="1" w:lastRow="0" w:firstColumn="1" w:lastColumn="0" w:noHBand="0" w:noVBand="1"/>
      </w:tblPr>
      <w:tblGrid>
        <w:gridCol w:w="916"/>
        <w:gridCol w:w="3601"/>
        <w:gridCol w:w="2268"/>
        <w:gridCol w:w="2616"/>
      </w:tblGrid>
      <w:tr w:rsidR="00A52AC6" w:rsidRPr="00A52AC6" w14:paraId="49682806" w14:textId="77777777" w:rsidTr="00A5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616384C5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Numero</w:t>
            </w:r>
          </w:p>
        </w:tc>
        <w:tc>
          <w:tcPr>
            <w:tcW w:w="3601" w:type="dxa"/>
          </w:tcPr>
          <w:p w14:paraId="41E96371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Cognome e Nome</w:t>
            </w:r>
          </w:p>
        </w:tc>
        <w:tc>
          <w:tcPr>
            <w:tcW w:w="2268" w:type="dxa"/>
          </w:tcPr>
          <w:p w14:paraId="3198B2C7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Codice Fiscale</w:t>
            </w:r>
          </w:p>
        </w:tc>
        <w:tc>
          <w:tcPr>
            <w:tcW w:w="0" w:type="auto"/>
          </w:tcPr>
          <w:p w14:paraId="4A0F5622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Carica</w:t>
            </w:r>
          </w:p>
        </w:tc>
      </w:tr>
      <w:tr w:rsidR="00A52AC6" w:rsidRPr="00A52AC6" w14:paraId="34F81191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D44792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1</w:t>
            </w:r>
          </w:p>
        </w:tc>
        <w:tc>
          <w:tcPr>
            <w:tcW w:w="3601" w:type="dxa"/>
          </w:tcPr>
          <w:p w14:paraId="59CA7A43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7C14E75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DEBAA7B" w14:textId="70AACF8A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Presidente Collegio Sindacale</w:t>
            </w:r>
          </w:p>
        </w:tc>
      </w:tr>
      <w:tr w:rsidR="00A52AC6" w:rsidRPr="00A52AC6" w14:paraId="5158C344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BC6BC32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2</w:t>
            </w:r>
          </w:p>
        </w:tc>
        <w:tc>
          <w:tcPr>
            <w:tcW w:w="3601" w:type="dxa"/>
          </w:tcPr>
          <w:p w14:paraId="022E9FD0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1B59347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3DDFE4C9" w14:textId="4087054E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Sindaco Effettivo</w:t>
            </w:r>
          </w:p>
        </w:tc>
      </w:tr>
      <w:tr w:rsidR="00A52AC6" w:rsidRPr="00A52AC6" w14:paraId="4969B8A7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47F625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3</w:t>
            </w:r>
          </w:p>
        </w:tc>
        <w:tc>
          <w:tcPr>
            <w:tcW w:w="3601" w:type="dxa"/>
          </w:tcPr>
          <w:p w14:paraId="44BADF9A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02101F1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D546314" w14:textId="6CE7AF24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Sindaco Effettivo</w:t>
            </w:r>
          </w:p>
        </w:tc>
      </w:tr>
      <w:tr w:rsidR="00A52AC6" w:rsidRPr="00A52AC6" w14:paraId="5177A449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7DDB5F5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4</w:t>
            </w:r>
          </w:p>
        </w:tc>
        <w:tc>
          <w:tcPr>
            <w:tcW w:w="3601" w:type="dxa"/>
          </w:tcPr>
          <w:p w14:paraId="0F9A694C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1C654AA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0AABF3F" w14:textId="3EB2BD68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Sindaco Supplente</w:t>
            </w:r>
          </w:p>
        </w:tc>
      </w:tr>
      <w:tr w:rsidR="00A52AC6" w:rsidRPr="00A52AC6" w14:paraId="4719DDE1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5E65A89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5</w:t>
            </w:r>
          </w:p>
        </w:tc>
        <w:tc>
          <w:tcPr>
            <w:tcW w:w="3601" w:type="dxa"/>
          </w:tcPr>
          <w:p w14:paraId="212C27B1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5FB76C3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B07D8EE" w14:textId="2D25E8B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Sindaco Supplente</w:t>
            </w:r>
          </w:p>
        </w:tc>
      </w:tr>
      <w:tr w:rsidR="00031EEF" w:rsidRPr="00A52AC6" w14:paraId="610B6373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6D39D4" w14:textId="0CF311B7" w:rsidR="00031EEF" w:rsidRPr="00A52AC6" w:rsidRDefault="00031EEF" w:rsidP="00FE7DF2">
            <w:pPr>
              <w:ind w:right="-1"/>
              <w:jc w:val="both"/>
            </w:pPr>
            <w:r>
              <w:t>1</w:t>
            </w:r>
          </w:p>
        </w:tc>
        <w:tc>
          <w:tcPr>
            <w:tcW w:w="3601" w:type="dxa"/>
          </w:tcPr>
          <w:p w14:paraId="3C5040D3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6DD3AB14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570298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1EEF" w:rsidRPr="00A52AC6" w14:paraId="7F54CDFA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DB1DDC" w14:textId="63FB5246" w:rsidR="00031EEF" w:rsidRPr="00A52AC6" w:rsidRDefault="00031EEF" w:rsidP="00FE7DF2">
            <w:pPr>
              <w:ind w:right="-1"/>
              <w:jc w:val="both"/>
            </w:pPr>
            <w:r>
              <w:t>2</w:t>
            </w:r>
          </w:p>
        </w:tc>
        <w:tc>
          <w:tcPr>
            <w:tcW w:w="3601" w:type="dxa"/>
          </w:tcPr>
          <w:p w14:paraId="2A153EE4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0C1A6CA0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CC5E7A6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1EEF" w:rsidRPr="00A52AC6" w14:paraId="31E0D916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AC3DFF" w14:textId="3B903B7F" w:rsidR="00031EEF" w:rsidRPr="00A52AC6" w:rsidRDefault="00031EEF" w:rsidP="00FE7DF2">
            <w:pPr>
              <w:ind w:right="-1"/>
              <w:jc w:val="both"/>
            </w:pPr>
            <w:r>
              <w:t>3</w:t>
            </w:r>
          </w:p>
        </w:tc>
        <w:tc>
          <w:tcPr>
            <w:tcW w:w="3601" w:type="dxa"/>
          </w:tcPr>
          <w:p w14:paraId="2FD32120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1AA9906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8BD5133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194C544" w14:textId="5EE19429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0EFDD71E" w14:textId="7C843F5B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Candidati per il Collegio dei Probiviri:</w:t>
      </w:r>
    </w:p>
    <w:p w14:paraId="787F8ECD" w14:textId="77777777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tbl>
      <w:tblPr>
        <w:tblStyle w:val="tabellapersonalizzata1"/>
        <w:tblW w:w="0" w:type="auto"/>
        <w:tblLook w:val="04A0" w:firstRow="1" w:lastRow="0" w:firstColumn="1" w:lastColumn="0" w:noHBand="0" w:noVBand="1"/>
      </w:tblPr>
      <w:tblGrid>
        <w:gridCol w:w="916"/>
        <w:gridCol w:w="3601"/>
        <w:gridCol w:w="2268"/>
        <w:gridCol w:w="2843"/>
      </w:tblGrid>
      <w:tr w:rsidR="00A52AC6" w:rsidRPr="00A52AC6" w14:paraId="39A90ABE" w14:textId="77777777" w:rsidTr="00A52A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626442DF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Numero</w:t>
            </w:r>
          </w:p>
        </w:tc>
        <w:tc>
          <w:tcPr>
            <w:tcW w:w="3601" w:type="dxa"/>
          </w:tcPr>
          <w:p w14:paraId="3B664692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Cognome e Nome</w:t>
            </w:r>
          </w:p>
        </w:tc>
        <w:tc>
          <w:tcPr>
            <w:tcW w:w="2268" w:type="dxa"/>
          </w:tcPr>
          <w:p w14:paraId="5DAE158C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Codice Fiscale</w:t>
            </w:r>
          </w:p>
        </w:tc>
        <w:tc>
          <w:tcPr>
            <w:tcW w:w="0" w:type="auto"/>
          </w:tcPr>
          <w:p w14:paraId="7A7D72C6" w14:textId="77777777" w:rsidR="00A52AC6" w:rsidRPr="00A52AC6" w:rsidRDefault="00A52AC6" w:rsidP="00FE7DF2">
            <w:pPr>
              <w:ind w:right="-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Carica</w:t>
            </w:r>
          </w:p>
        </w:tc>
      </w:tr>
      <w:tr w:rsidR="00A52AC6" w:rsidRPr="00A52AC6" w14:paraId="222B8813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0DFBC2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1</w:t>
            </w:r>
          </w:p>
        </w:tc>
        <w:tc>
          <w:tcPr>
            <w:tcW w:w="3601" w:type="dxa"/>
          </w:tcPr>
          <w:p w14:paraId="24800810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EC20555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4537E92" w14:textId="6509BCE9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Presidente Collegio dei Probiviri</w:t>
            </w:r>
          </w:p>
        </w:tc>
      </w:tr>
      <w:tr w:rsidR="00A52AC6" w:rsidRPr="00A52AC6" w14:paraId="40D50237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0FFCFE" w14:textId="77777777" w:rsidR="00A52AC6" w:rsidRPr="00A52AC6" w:rsidRDefault="00A52AC6" w:rsidP="00A52AC6">
            <w:pPr>
              <w:ind w:right="-1"/>
              <w:jc w:val="both"/>
            </w:pPr>
            <w:r w:rsidRPr="00A52AC6">
              <w:t>2</w:t>
            </w:r>
          </w:p>
        </w:tc>
        <w:tc>
          <w:tcPr>
            <w:tcW w:w="3601" w:type="dxa"/>
          </w:tcPr>
          <w:p w14:paraId="2F69900A" w14:textId="77777777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7FC79B88" w14:textId="77777777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7A6B0AF" w14:textId="58F2DE34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Probiviro Effettivo</w:t>
            </w:r>
          </w:p>
        </w:tc>
      </w:tr>
      <w:tr w:rsidR="00A52AC6" w:rsidRPr="00A52AC6" w14:paraId="06B9C7A3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C2CD40" w14:textId="77777777" w:rsidR="00A52AC6" w:rsidRPr="00A52AC6" w:rsidRDefault="00A52AC6" w:rsidP="00A52AC6">
            <w:pPr>
              <w:ind w:right="-1"/>
              <w:jc w:val="both"/>
            </w:pPr>
            <w:r w:rsidRPr="00A52AC6">
              <w:t>3</w:t>
            </w:r>
          </w:p>
        </w:tc>
        <w:tc>
          <w:tcPr>
            <w:tcW w:w="3601" w:type="dxa"/>
          </w:tcPr>
          <w:p w14:paraId="3A48DEDA" w14:textId="77777777" w:rsidR="00A52AC6" w:rsidRPr="00A52AC6" w:rsidRDefault="00A52AC6" w:rsidP="00A52AC6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89A196E" w14:textId="77777777" w:rsidR="00A52AC6" w:rsidRPr="00A52AC6" w:rsidRDefault="00A52AC6" w:rsidP="00A52AC6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CE4855" w14:textId="494611B7" w:rsidR="00A52AC6" w:rsidRPr="00A52AC6" w:rsidRDefault="00A52AC6" w:rsidP="00A52AC6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Probiviro Effettivo</w:t>
            </w:r>
          </w:p>
        </w:tc>
      </w:tr>
      <w:tr w:rsidR="00A52AC6" w:rsidRPr="00A52AC6" w14:paraId="0D3B6DF5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2C7B47" w14:textId="77777777" w:rsidR="00A52AC6" w:rsidRPr="00A52AC6" w:rsidRDefault="00A52AC6" w:rsidP="00A52AC6">
            <w:pPr>
              <w:ind w:right="-1"/>
              <w:jc w:val="both"/>
            </w:pPr>
            <w:r w:rsidRPr="00A52AC6">
              <w:t>4</w:t>
            </w:r>
          </w:p>
        </w:tc>
        <w:tc>
          <w:tcPr>
            <w:tcW w:w="3601" w:type="dxa"/>
          </w:tcPr>
          <w:p w14:paraId="65821C12" w14:textId="77777777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4B7BD11B" w14:textId="77777777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811C83B" w14:textId="6732C57D" w:rsidR="00A52AC6" w:rsidRPr="00A52AC6" w:rsidRDefault="00A52AC6" w:rsidP="00A52AC6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Probiviro Effettivo</w:t>
            </w:r>
          </w:p>
        </w:tc>
      </w:tr>
      <w:tr w:rsidR="00A52AC6" w:rsidRPr="00A52AC6" w14:paraId="34B124FD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F60068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5</w:t>
            </w:r>
          </w:p>
        </w:tc>
        <w:tc>
          <w:tcPr>
            <w:tcW w:w="3601" w:type="dxa"/>
          </w:tcPr>
          <w:p w14:paraId="677A7CA8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610D21EE" w14:textId="77777777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FDB8CB0" w14:textId="3C3078E2" w:rsidR="00A52AC6" w:rsidRPr="00A52AC6" w:rsidRDefault="00A52AC6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2AC6">
              <w:t>Probiviro Supplente</w:t>
            </w:r>
          </w:p>
        </w:tc>
      </w:tr>
      <w:tr w:rsidR="00A52AC6" w:rsidRPr="00A52AC6" w14:paraId="6EA4503D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AE4CAB7" w14:textId="77777777" w:rsidR="00A52AC6" w:rsidRPr="00A52AC6" w:rsidRDefault="00A52AC6" w:rsidP="00FE7DF2">
            <w:pPr>
              <w:ind w:right="-1"/>
              <w:jc w:val="both"/>
            </w:pPr>
            <w:r w:rsidRPr="00A52AC6">
              <w:t>6</w:t>
            </w:r>
          </w:p>
        </w:tc>
        <w:tc>
          <w:tcPr>
            <w:tcW w:w="3601" w:type="dxa"/>
          </w:tcPr>
          <w:p w14:paraId="064188EE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B2EB9A7" w14:textId="77777777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A94EF11" w14:textId="31B3D0FE" w:rsidR="00A52AC6" w:rsidRPr="00A52AC6" w:rsidRDefault="00A52AC6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52AC6">
              <w:t>Probiviro Supplente</w:t>
            </w:r>
          </w:p>
        </w:tc>
      </w:tr>
      <w:tr w:rsidR="00031EEF" w:rsidRPr="00A52AC6" w14:paraId="3C6DAF88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1FD0E12" w14:textId="56F3D331" w:rsidR="00031EEF" w:rsidRPr="00A52AC6" w:rsidRDefault="00031EEF" w:rsidP="00FE7DF2">
            <w:pPr>
              <w:ind w:right="-1"/>
              <w:jc w:val="both"/>
            </w:pPr>
            <w:r>
              <w:t>1</w:t>
            </w:r>
          </w:p>
        </w:tc>
        <w:tc>
          <w:tcPr>
            <w:tcW w:w="3601" w:type="dxa"/>
          </w:tcPr>
          <w:p w14:paraId="2411AE38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5555607A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76302C2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31EEF" w:rsidRPr="00A52AC6" w14:paraId="516ECA8C" w14:textId="77777777" w:rsidTr="00A52AC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C89782" w14:textId="62F9D005" w:rsidR="00031EEF" w:rsidRPr="00A52AC6" w:rsidRDefault="00031EEF" w:rsidP="00FE7DF2">
            <w:pPr>
              <w:ind w:right="-1"/>
              <w:jc w:val="both"/>
            </w:pPr>
            <w:r>
              <w:t>2</w:t>
            </w:r>
          </w:p>
        </w:tc>
        <w:tc>
          <w:tcPr>
            <w:tcW w:w="3601" w:type="dxa"/>
          </w:tcPr>
          <w:p w14:paraId="1B691ADD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2A385273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DBFC82A" w14:textId="77777777" w:rsidR="00031EEF" w:rsidRPr="00A52AC6" w:rsidRDefault="00031EEF" w:rsidP="00FE7DF2">
            <w:pPr>
              <w:ind w:right="-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31EEF" w:rsidRPr="00A52AC6" w14:paraId="02A69FCA" w14:textId="77777777" w:rsidTr="00A52A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C8E3EA3" w14:textId="24AE4C20" w:rsidR="00031EEF" w:rsidRPr="00A52AC6" w:rsidRDefault="00031EEF" w:rsidP="00FE7DF2">
            <w:pPr>
              <w:ind w:right="-1"/>
              <w:jc w:val="both"/>
            </w:pPr>
            <w:r>
              <w:t>3</w:t>
            </w:r>
          </w:p>
        </w:tc>
        <w:tc>
          <w:tcPr>
            <w:tcW w:w="3601" w:type="dxa"/>
          </w:tcPr>
          <w:p w14:paraId="4805A4BE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B8DE956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E3D59B1" w14:textId="77777777" w:rsidR="00031EEF" w:rsidRPr="00A52AC6" w:rsidRDefault="00031EEF" w:rsidP="00FE7DF2">
            <w:pPr>
              <w:ind w:right="-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316F28F" w14:textId="77777777" w:rsidR="00A52AC6" w:rsidRDefault="00A52AC6" w:rsidP="00866A25">
      <w:pPr>
        <w:ind w:right="-1"/>
        <w:jc w:val="both"/>
        <w:rPr>
          <w:rFonts w:ascii="Garamond" w:hAnsi="Garamond"/>
          <w:sz w:val="26"/>
          <w:szCs w:val="26"/>
        </w:rPr>
      </w:pPr>
    </w:p>
    <w:p w14:paraId="21F77C63" w14:textId="176048C4" w:rsidR="008C63B4" w:rsidRDefault="00A52AC6" w:rsidP="00A52AC6">
      <w:pPr>
        <w:ind w:right="566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DICHIARA</w:t>
      </w:r>
    </w:p>
    <w:p w14:paraId="17433101" w14:textId="77777777" w:rsidR="00A52AC6" w:rsidRDefault="00A52AC6" w:rsidP="00A52AC6">
      <w:pPr>
        <w:ind w:right="-1"/>
        <w:jc w:val="both"/>
        <w:rPr>
          <w:rFonts w:ascii="Garamond" w:hAnsi="Garamond"/>
          <w:sz w:val="26"/>
          <w:szCs w:val="26"/>
        </w:rPr>
      </w:pPr>
    </w:p>
    <w:p w14:paraId="2E6BA494" w14:textId="2747387A" w:rsidR="008C63B4" w:rsidRDefault="00A52AC6" w:rsidP="00EB73ED">
      <w:pPr>
        <w:pStyle w:val="Paragrafoelenco"/>
        <w:numPr>
          <w:ilvl w:val="0"/>
          <w:numId w:val="6"/>
        </w:numPr>
        <w:ind w:right="-1"/>
        <w:jc w:val="both"/>
        <w:rPr>
          <w:rFonts w:ascii="Garamond" w:hAnsi="Garamond"/>
          <w:sz w:val="26"/>
          <w:szCs w:val="26"/>
        </w:rPr>
      </w:pPr>
      <w:r w:rsidRPr="00EB73ED">
        <w:rPr>
          <w:rFonts w:ascii="Garamond" w:hAnsi="Garamond"/>
          <w:sz w:val="26"/>
          <w:szCs w:val="26"/>
        </w:rPr>
        <w:t>che si intende rispettata la composizione quali-quantitativa ottimale identificata dal Consiglio di Amministrazione della Banca</w:t>
      </w:r>
      <w:r w:rsidR="00EB73ED" w:rsidRPr="00EB73ED">
        <w:rPr>
          <w:rFonts w:ascii="Garamond" w:hAnsi="Garamond"/>
          <w:sz w:val="26"/>
          <w:szCs w:val="26"/>
        </w:rPr>
        <w:t>;</w:t>
      </w:r>
    </w:p>
    <w:p w14:paraId="724E62C7" w14:textId="0CA54849" w:rsidR="00031EEF" w:rsidRDefault="00031EEF" w:rsidP="00031EEF">
      <w:pPr>
        <w:pStyle w:val="Paragrafoelenco"/>
        <w:numPr>
          <w:ilvl w:val="0"/>
          <w:numId w:val="6"/>
        </w:numPr>
        <w:ind w:right="-1"/>
        <w:jc w:val="both"/>
        <w:rPr>
          <w:rFonts w:ascii="Garamond" w:hAnsi="Garamond"/>
          <w:sz w:val="26"/>
          <w:szCs w:val="26"/>
        </w:rPr>
      </w:pPr>
      <w:r w:rsidRPr="00031EEF">
        <w:rPr>
          <w:rFonts w:ascii="Garamond" w:hAnsi="Garamond"/>
          <w:sz w:val="26"/>
          <w:szCs w:val="26"/>
        </w:rPr>
        <w:t>che si propongono i seguenti scostamenti rispetto alla composizione quali-quantitativa ottimale identificata dal Consiglio</w:t>
      </w:r>
      <w:r>
        <w:rPr>
          <w:rFonts w:ascii="Garamond" w:hAnsi="Garamond"/>
          <w:sz w:val="26"/>
          <w:szCs w:val="26"/>
        </w:rPr>
        <w:t xml:space="preserve"> </w:t>
      </w:r>
      <w:r w:rsidRPr="00031EEF">
        <w:rPr>
          <w:rFonts w:ascii="Garamond" w:hAnsi="Garamond"/>
          <w:sz w:val="26"/>
          <w:szCs w:val="26"/>
        </w:rPr>
        <w:t>di Amministrazione della Banca:</w:t>
      </w:r>
    </w:p>
    <w:p w14:paraId="376B01F2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1F367177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06AB9FD3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011F20F9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7548FD0E" w14:textId="71D2FE16" w:rsidR="00EB73ED" w:rsidRDefault="00EB73ED" w:rsidP="00EB73ED">
      <w:pPr>
        <w:pStyle w:val="Paragrafoelenco"/>
        <w:numPr>
          <w:ilvl w:val="0"/>
          <w:numId w:val="6"/>
        </w:numPr>
        <w:ind w:right="-1"/>
        <w:jc w:val="both"/>
        <w:rPr>
          <w:rFonts w:ascii="Garamond" w:hAnsi="Garamond"/>
          <w:sz w:val="26"/>
          <w:szCs w:val="26"/>
        </w:rPr>
      </w:pPr>
      <w:r w:rsidRPr="00EB73ED">
        <w:rPr>
          <w:rFonts w:ascii="Garamond" w:hAnsi="Garamond"/>
          <w:sz w:val="26"/>
          <w:szCs w:val="26"/>
        </w:rPr>
        <w:t>che si intende rispettata la composizione quali-quantitativa ottimale identificata dal Collegio Sindacale della Banca</w:t>
      </w:r>
      <w:r>
        <w:rPr>
          <w:rFonts w:ascii="Garamond" w:hAnsi="Garamond"/>
          <w:sz w:val="26"/>
          <w:szCs w:val="26"/>
        </w:rPr>
        <w:t>;</w:t>
      </w:r>
    </w:p>
    <w:p w14:paraId="466A89FD" w14:textId="7F2A0986" w:rsidR="00031EEF" w:rsidRDefault="00031EEF" w:rsidP="00031EEF">
      <w:pPr>
        <w:pStyle w:val="Paragrafoelenco"/>
        <w:numPr>
          <w:ilvl w:val="0"/>
          <w:numId w:val="6"/>
        </w:numPr>
        <w:ind w:right="-1"/>
        <w:jc w:val="both"/>
        <w:rPr>
          <w:rFonts w:ascii="Garamond" w:hAnsi="Garamond"/>
          <w:sz w:val="26"/>
          <w:szCs w:val="26"/>
        </w:rPr>
      </w:pPr>
      <w:r w:rsidRPr="00031EEF">
        <w:rPr>
          <w:rFonts w:ascii="Garamond" w:hAnsi="Garamond"/>
          <w:sz w:val="26"/>
          <w:szCs w:val="26"/>
        </w:rPr>
        <w:t>che si propongono i seguenti scostamenti rispetto alla composizione quali-quantitativa ottimale identificata dal Collegio</w:t>
      </w:r>
      <w:r>
        <w:rPr>
          <w:rFonts w:ascii="Garamond" w:hAnsi="Garamond"/>
          <w:sz w:val="26"/>
          <w:szCs w:val="26"/>
        </w:rPr>
        <w:t xml:space="preserve"> </w:t>
      </w:r>
      <w:r w:rsidRPr="00031EEF">
        <w:rPr>
          <w:rFonts w:ascii="Garamond" w:hAnsi="Garamond"/>
          <w:sz w:val="26"/>
          <w:szCs w:val="26"/>
        </w:rPr>
        <w:t>Sindacale della Banca:</w:t>
      </w:r>
    </w:p>
    <w:p w14:paraId="777A9D4A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35F1209C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7E7CDCE8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</w:t>
      </w:r>
    </w:p>
    <w:p w14:paraId="1733A120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lastRenderedPageBreak/>
        <w:t>____________________________________________________________________</w:t>
      </w:r>
    </w:p>
    <w:p w14:paraId="0ABC5E4E" w14:textId="77777777" w:rsidR="00031EEF" w:rsidRPr="00031EEF" w:rsidRDefault="00031EEF" w:rsidP="00031EEF">
      <w:pPr>
        <w:pStyle w:val="Paragrafoelenco"/>
        <w:ind w:right="-1"/>
        <w:jc w:val="both"/>
        <w:rPr>
          <w:rFonts w:ascii="Garamond" w:hAnsi="Garamond"/>
          <w:sz w:val="26"/>
          <w:szCs w:val="26"/>
        </w:rPr>
      </w:pPr>
    </w:p>
    <w:p w14:paraId="1CB04F09" w14:textId="33B52E9E" w:rsidR="00EB73ED" w:rsidRPr="009D469E" w:rsidRDefault="00EB73ED" w:rsidP="009D469E">
      <w:pPr>
        <w:pStyle w:val="Paragrafoelenco"/>
        <w:numPr>
          <w:ilvl w:val="0"/>
          <w:numId w:val="6"/>
        </w:numPr>
        <w:ind w:right="-1"/>
        <w:jc w:val="both"/>
        <w:rPr>
          <w:rFonts w:ascii="Garamond" w:hAnsi="Garamond"/>
          <w:sz w:val="26"/>
          <w:szCs w:val="26"/>
        </w:rPr>
      </w:pPr>
      <w:r w:rsidRPr="009D469E">
        <w:rPr>
          <w:rFonts w:ascii="Garamond" w:hAnsi="Garamond"/>
          <w:sz w:val="26"/>
          <w:szCs w:val="26"/>
        </w:rPr>
        <w:t>di essere stato incaricato quale referente della lista ai sensi dell’art. 26 del</w:t>
      </w:r>
      <w:r w:rsidR="009D469E" w:rsidRPr="009D469E">
        <w:rPr>
          <w:rFonts w:ascii="Garamond" w:hAnsi="Garamond"/>
          <w:sz w:val="26"/>
          <w:szCs w:val="26"/>
        </w:rPr>
        <w:t xml:space="preserve"> regolamento di disciplina dei lavori dell’assemblea ordinaria e straordinaria dei soci</w:t>
      </w:r>
      <w:r w:rsidR="009D469E">
        <w:rPr>
          <w:rFonts w:ascii="Garamond" w:hAnsi="Garamond"/>
          <w:sz w:val="26"/>
          <w:szCs w:val="26"/>
        </w:rPr>
        <w:t>.</w:t>
      </w:r>
    </w:p>
    <w:p w14:paraId="38F9701E" w14:textId="4127FC5F" w:rsidR="00EB73ED" w:rsidRDefault="00EB73ED" w:rsidP="00EB73ED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Si allegano i modelli di candidatura per ciascuno dei sopra elencati candidati.</w:t>
      </w:r>
    </w:p>
    <w:p w14:paraId="3FB56968" w14:textId="77777777" w:rsidR="00031EEF" w:rsidRDefault="00031EEF" w:rsidP="00EB73ED">
      <w:pPr>
        <w:ind w:right="-1"/>
        <w:jc w:val="both"/>
        <w:rPr>
          <w:rFonts w:ascii="Garamond" w:hAnsi="Garamond"/>
          <w:sz w:val="26"/>
          <w:szCs w:val="26"/>
        </w:rPr>
      </w:pPr>
    </w:p>
    <w:p w14:paraId="36098DAC" w14:textId="53E4BE0B" w:rsidR="00031EEF" w:rsidRPr="00EB73ED" w:rsidRDefault="00031EEF" w:rsidP="00EB73ED">
      <w:pPr>
        <w:ind w:right="-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Si allega</w:t>
      </w:r>
      <w:r w:rsidR="00F46B96">
        <w:rPr>
          <w:rFonts w:ascii="Garamond" w:hAnsi="Garamond"/>
          <w:sz w:val="26"/>
          <w:szCs w:val="26"/>
        </w:rPr>
        <w:t xml:space="preserve"> l’elenco dei soci sottoscrittori della lista.</w:t>
      </w:r>
    </w:p>
    <w:p w14:paraId="72958799" w14:textId="77777777" w:rsidR="008C63B4" w:rsidRDefault="008C63B4">
      <w:pPr>
        <w:ind w:left="567" w:right="566" w:firstLine="1134"/>
        <w:jc w:val="both"/>
        <w:rPr>
          <w:rFonts w:ascii="Garamond" w:hAnsi="Garamond"/>
          <w:sz w:val="26"/>
          <w:szCs w:val="26"/>
        </w:rPr>
      </w:pPr>
    </w:p>
    <w:p w14:paraId="6D7FDD82" w14:textId="77777777" w:rsidR="008C63B4" w:rsidRDefault="008C63B4" w:rsidP="00866A25">
      <w:pPr>
        <w:ind w:right="-1" w:firstLine="1134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Ai sensi del D.Lgs 196/03 esprime il consenso al trattamento dei propri dati personali per lo svolgimento delle attività connesse alla presentazione della candidatura. Autorizza la pubblicazione e diffusione della presente candidatura, completa dei suoi allegati, nell’area liberamente consultabile del sito web della banca.</w:t>
      </w:r>
    </w:p>
    <w:p w14:paraId="5D61B7D7" w14:textId="22444DB3" w:rsidR="008C63B4" w:rsidRDefault="008C63B4" w:rsidP="009D469E">
      <w:pPr>
        <w:ind w:right="566"/>
        <w:jc w:val="both"/>
        <w:rPr>
          <w:rFonts w:ascii="Garamond" w:hAnsi="Garamond"/>
          <w:sz w:val="26"/>
          <w:szCs w:val="26"/>
        </w:rPr>
      </w:pPr>
    </w:p>
    <w:p w14:paraId="08D69770" w14:textId="1E3B24EE" w:rsidR="008C63B4" w:rsidRDefault="008C63B4">
      <w:pPr>
        <w:ind w:left="567" w:right="56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>
        <w:rPr>
          <w:rFonts w:ascii="Garamond" w:hAnsi="Garamond"/>
          <w:sz w:val="26"/>
          <w:szCs w:val="26"/>
        </w:rPr>
        <w:tab/>
      </w:r>
      <w:r w:rsidR="00031EEF">
        <w:rPr>
          <w:rFonts w:ascii="Garamond" w:hAnsi="Garamond"/>
          <w:noProof/>
          <w:sz w:val="26"/>
          <w:szCs w:val="26"/>
        </w:rPr>
        <w:t>Il referente di lista</w:t>
      </w:r>
    </w:p>
    <w:p w14:paraId="2B7C5F7B" w14:textId="77777777" w:rsidR="008C63B4" w:rsidRDefault="008C63B4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5D67C993" w14:textId="5E047D40" w:rsidR="008C63B4" w:rsidRDefault="008C63B4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</w:t>
      </w:r>
    </w:p>
    <w:p w14:paraId="6D45E254" w14:textId="2A10EA25" w:rsidR="00031EEF" w:rsidRDefault="00031EEF" w:rsidP="00911910">
      <w:pPr>
        <w:ind w:left="4107" w:right="566" w:firstLine="141"/>
        <w:jc w:val="both"/>
        <w:rPr>
          <w:rFonts w:ascii="Garamond" w:hAnsi="Garamond"/>
          <w:sz w:val="26"/>
          <w:szCs w:val="26"/>
        </w:rPr>
      </w:pPr>
    </w:p>
    <w:p w14:paraId="65F34842" w14:textId="258E3169" w:rsidR="004959D9" w:rsidRDefault="004959D9">
      <w:pPr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br w:type="page"/>
      </w:r>
    </w:p>
    <w:p w14:paraId="5B0A40D1" w14:textId="48BCC9CC" w:rsidR="00031EEF" w:rsidRDefault="004959D9" w:rsidP="004959D9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 w:rsidRPr="004959D9">
        <w:rPr>
          <w:rFonts w:ascii="Garamond" w:hAnsi="Garamond"/>
          <w:b/>
          <w:bCs/>
          <w:sz w:val="26"/>
          <w:szCs w:val="26"/>
        </w:rPr>
        <w:lastRenderedPageBreak/>
        <w:t>ELENCO SOCI SOTTOSC</w:t>
      </w:r>
      <w:r>
        <w:rPr>
          <w:rFonts w:ascii="Garamond" w:hAnsi="Garamond"/>
          <w:b/>
          <w:bCs/>
          <w:sz w:val="26"/>
          <w:szCs w:val="26"/>
        </w:rPr>
        <w:t>R</w:t>
      </w:r>
      <w:r w:rsidRPr="004959D9">
        <w:rPr>
          <w:rFonts w:ascii="Garamond" w:hAnsi="Garamond"/>
          <w:b/>
          <w:bCs/>
          <w:sz w:val="26"/>
          <w:szCs w:val="26"/>
        </w:rPr>
        <w:t>ITTORI DELLA LISTA</w:t>
      </w:r>
    </w:p>
    <w:p w14:paraId="6943CF28" w14:textId="66176AB4" w:rsidR="004959D9" w:rsidRDefault="004959D9" w:rsidP="004959D9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DENOMINATA</w:t>
      </w:r>
    </w:p>
    <w:p w14:paraId="2B655C46" w14:textId="6A91BDF2" w:rsidR="004959D9" w:rsidRDefault="004959D9" w:rsidP="004959D9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</w:p>
    <w:p w14:paraId="7430E8EB" w14:textId="341C9CEC" w:rsidR="004959D9" w:rsidRPr="004959D9" w:rsidRDefault="004959D9" w:rsidP="004959D9">
      <w:pPr>
        <w:ind w:right="566"/>
        <w:jc w:val="center"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………………………………………………..</w:t>
      </w:r>
    </w:p>
    <w:p w14:paraId="2BF45459" w14:textId="77777777" w:rsidR="004959D9" w:rsidRDefault="004959D9" w:rsidP="004959D9">
      <w:pPr>
        <w:ind w:right="566"/>
        <w:jc w:val="both"/>
        <w:rPr>
          <w:rFonts w:ascii="Garamond" w:hAnsi="Garamond"/>
          <w:sz w:val="26"/>
          <w:szCs w:val="26"/>
        </w:rPr>
      </w:pPr>
    </w:p>
    <w:p w14:paraId="71ACE8B6" w14:textId="4B77DC7C" w:rsidR="008C63B4" w:rsidRDefault="004959D9" w:rsidP="004959D9">
      <w:pPr>
        <w:ind w:right="566"/>
        <w:jc w:val="center"/>
        <w:rPr>
          <w:rFonts w:ascii="Garamond" w:hAnsi="Garamond"/>
        </w:rPr>
      </w:pPr>
      <w:r w:rsidRPr="004959D9">
        <w:rPr>
          <w:rFonts w:ascii="Garamond" w:hAnsi="Garamond"/>
        </w:rPr>
        <w:t>(Numero minimo di 20</w:t>
      </w:r>
      <w:r>
        <w:rPr>
          <w:rFonts w:ascii="Garamond" w:hAnsi="Garamond"/>
        </w:rPr>
        <w:t>0</w:t>
      </w:r>
      <w:r w:rsidRPr="004959D9">
        <w:rPr>
          <w:rFonts w:ascii="Garamond" w:hAnsi="Garamond"/>
        </w:rPr>
        <w:t xml:space="preserve"> Soci ai sensi art. 26.1 lettera b) Reg. Elettorale ed Assembleare del </w:t>
      </w:r>
      <w:r>
        <w:rPr>
          <w:rFonts w:ascii="Garamond" w:hAnsi="Garamond"/>
        </w:rPr>
        <w:t>2</w:t>
      </w:r>
      <w:r w:rsidR="00E345BF">
        <w:rPr>
          <w:rFonts w:ascii="Garamond" w:hAnsi="Garamond"/>
        </w:rPr>
        <w:t>0</w:t>
      </w:r>
      <w:r w:rsidRPr="004959D9">
        <w:rPr>
          <w:rFonts w:ascii="Garamond" w:hAnsi="Garamond"/>
        </w:rPr>
        <w:t>.</w:t>
      </w:r>
      <w:r>
        <w:rPr>
          <w:rFonts w:ascii="Garamond" w:hAnsi="Garamond"/>
        </w:rPr>
        <w:t>5</w:t>
      </w:r>
      <w:r w:rsidRPr="004959D9">
        <w:rPr>
          <w:rFonts w:ascii="Garamond" w:hAnsi="Garamond"/>
        </w:rPr>
        <w:t>.20</w:t>
      </w:r>
      <w:r w:rsidR="00E345BF">
        <w:rPr>
          <w:rFonts w:ascii="Garamond" w:hAnsi="Garamond"/>
        </w:rPr>
        <w:t>22</w:t>
      </w:r>
      <w:r w:rsidRPr="004959D9">
        <w:rPr>
          <w:rFonts w:ascii="Garamond" w:hAnsi="Garamond"/>
        </w:rPr>
        <w:t>)</w:t>
      </w:r>
    </w:p>
    <w:p w14:paraId="510E64DF" w14:textId="30409B8D" w:rsidR="004959D9" w:rsidRDefault="004959D9" w:rsidP="004959D9">
      <w:pPr>
        <w:ind w:right="566"/>
        <w:jc w:val="center"/>
        <w:rPr>
          <w:rFonts w:ascii="Garamond" w:hAnsi="Garamond"/>
        </w:rPr>
      </w:pPr>
    </w:p>
    <w:p w14:paraId="05699105" w14:textId="77777777" w:rsidR="004959D9" w:rsidRDefault="004959D9" w:rsidP="004959D9">
      <w:pPr>
        <w:ind w:left="5670"/>
        <w:rPr>
          <w:rFonts w:ascii="Garamond" w:hAnsi="Garamond"/>
          <w:sz w:val="26"/>
          <w:szCs w:val="26"/>
        </w:rPr>
      </w:pPr>
    </w:p>
    <w:p w14:paraId="22DAB048" w14:textId="5AAEF7E9" w:rsidR="004959D9" w:rsidRDefault="004959D9" w:rsidP="004959D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Spett. Banca di Credito Cooperativo del Circeo e Privernate</w:t>
      </w:r>
    </w:p>
    <w:p w14:paraId="3AA97C78" w14:textId="77777777" w:rsidR="004959D9" w:rsidRDefault="004959D9" w:rsidP="004959D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Società Cooperativa</w:t>
      </w:r>
    </w:p>
    <w:p w14:paraId="1318D7EC" w14:textId="77777777" w:rsidR="004959D9" w:rsidRDefault="004959D9" w:rsidP="004959D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Via Torino, 5</w:t>
      </w:r>
    </w:p>
    <w:p w14:paraId="3B20216C" w14:textId="77777777" w:rsidR="004959D9" w:rsidRDefault="004959D9" w:rsidP="004959D9">
      <w:pPr>
        <w:ind w:left="567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Sabaudia (LT)</w:t>
      </w:r>
    </w:p>
    <w:p w14:paraId="399C3036" w14:textId="7095DB35" w:rsidR="004959D9" w:rsidRDefault="004959D9" w:rsidP="004959D9">
      <w:pPr>
        <w:ind w:right="566"/>
        <w:rPr>
          <w:rFonts w:ascii="Garamond" w:hAnsi="Garamond"/>
        </w:rPr>
      </w:pPr>
    </w:p>
    <w:p w14:paraId="6D1C7C2D" w14:textId="24FC266E" w:rsidR="004959D9" w:rsidRDefault="004959D9" w:rsidP="004959D9">
      <w:pPr>
        <w:ind w:right="-1"/>
        <w:jc w:val="both"/>
        <w:rPr>
          <w:rFonts w:ascii="Garamond" w:hAnsi="Garamond"/>
          <w:sz w:val="26"/>
          <w:szCs w:val="26"/>
        </w:rPr>
      </w:pPr>
      <w:r w:rsidRPr="004959D9">
        <w:rPr>
          <w:rFonts w:ascii="Garamond" w:hAnsi="Garamond"/>
          <w:sz w:val="26"/>
          <w:szCs w:val="26"/>
        </w:rPr>
        <w:t>I sottoscritti Soci</w:t>
      </w:r>
      <w:r w:rsidR="001D25BF">
        <w:rPr>
          <w:rStyle w:val="Rimandonotaapidipagina"/>
          <w:rFonts w:ascii="Garamond" w:hAnsi="Garamond"/>
          <w:sz w:val="26"/>
          <w:szCs w:val="26"/>
        </w:rPr>
        <w:footnoteReference w:id="1"/>
      </w:r>
      <w:r w:rsidRPr="004959D9">
        <w:rPr>
          <w:rFonts w:ascii="Garamond" w:hAnsi="Garamond"/>
          <w:sz w:val="26"/>
          <w:szCs w:val="26"/>
        </w:rPr>
        <w:t xml:space="preserve"> presentano la candidatura della </w:t>
      </w:r>
      <w:r>
        <w:rPr>
          <w:rFonts w:ascii="Garamond" w:hAnsi="Garamond"/>
          <w:sz w:val="26"/>
          <w:szCs w:val="26"/>
        </w:rPr>
        <w:t>l</w:t>
      </w:r>
      <w:r w:rsidRPr="004959D9">
        <w:rPr>
          <w:rFonts w:ascii="Garamond" w:hAnsi="Garamond"/>
          <w:sz w:val="26"/>
          <w:szCs w:val="26"/>
        </w:rPr>
        <w:t>ista</w:t>
      </w:r>
      <w:r>
        <w:rPr>
          <w:rFonts w:ascii="Garamond" w:hAnsi="Garamond"/>
          <w:sz w:val="26"/>
          <w:szCs w:val="26"/>
        </w:rPr>
        <w:t xml:space="preserve"> </w:t>
      </w:r>
      <w:r w:rsidRPr="004959D9">
        <w:rPr>
          <w:rFonts w:ascii="Garamond" w:hAnsi="Garamond"/>
          <w:sz w:val="26"/>
          <w:szCs w:val="26"/>
        </w:rPr>
        <w:t>…………………………………</w:t>
      </w:r>
      <w:r>
        <w:rPr>
          <w:rFonts w:ascii="Garamond" w:hAnsi="Garamond"/>
          <w:sz w:val="26"/>
          <w:szCs w:val="26"/>
        </w:rPr>
        <w:t xml:space="preserve">………. </w:t>
      </w:r>
    </w:p>
    <w:p w14:paraId="40077811" w14:textId="196302C7" w:rsidR="004959D9" w:rsidRDefault="004959D9" w:rsidP="004959D9">
      <w:pPr>
        <w:ind w:right="-1"/>
        <w:jc w:val="both"/>
        <w:rPr>
          <w:rFonts w:ascii="Garamond" w:hAnsi="Garamond"/>
          <w:sz w:val="26"/>
          <w:szCs w:val="26"/>
        </w:rPr>
      </w:pPr>
      <w:r w:rsidRPr="004959D9">
        <w:rPr>
          <w:rFonts w:ascii="Garamond" w:hAnsi="Garamond"/>
          <w:sz w:val="26"/>
          <w:szCs w:val="26"/>
        </w:rPr>
        <w:t>per il mandato del triennio 202</w:t>
      </w:r>
      <w:r w:rsidR="00E345BF">
        <w:rPr>
          <w:rFonts w:ascii="Garamond" w:hAnsi="Garamond"/>
          <w:sz w:val="26"/>
          <w:szCs w:val="26"/>
        </w:rPr>
        <w:t>4</w:t>
      </w:r>
      <w:r w:rsidRPr="004959D9">
        <w:rPr>
          <w:rFonts w:ascii="Garamond" w:hAnsi="Garamond"/>
          <w:sz w:val="26"/>
          <w:szCs w:val="26"/>
        </w:rPr>
        <w:t>-</w:t>
      </w:r>
      <w:r>
        <w:rPr>
          <w:rFonts w:ascii="Garamond" w:hAnsi="Garamond"/>
          <w:sz w:val="26"/>
          <w:szCs w:val="26"/>
        </w:rPr>
        <w:t>2</w:t>
      </w:r>
      <w:r w:rsidRPr="004959D9">
        <w:rPr>
          <w:rFonts w:ascii="Garamond" w:hAnsi="Garamond"/>
          <w:sz w:val="26"/>
          <w:szCs w:val="26"/>
        </w:rPr>
        <w:t>02</w:t>
      </w:r>
      <w:r w:rsidR="00E345BF">
        <w:rPr>
          <w:rFonts w:ascii="Garamond" w:hAnsi="Garamond"/>
          <w:sz w:val="26"/>
          <w:szCs w:val="26"/>
        </w:rPr>
        <w:t>7</w:t>
      </w:r>
      <w:r w:rsidRPr="004959D9">
        <w:rPr>
          <w:rFonts w:ascii="Garamond" w:hAnsi="Garamond"/>
          <w:sz w:val="26"/>
          <w:szCs w:val="26"/>
        </w:rPr>
        <w:t xml:space="preserve">, ai sensi dell’art. 26.1 del Regolamento Elettorale ed Assembleare approvato </w:t>
      </w:r>
      <w:r>
        <w:rPr>
          <w:rFonts w:ascii="Garamond" w:hAnsi="Garamond"/>
          <w:sz w:val="26"/>
          <w:szCs w:val="26"/>
        </w:rPr>
        <w:t>d</w:t>
      </w:r>
      <w:r w:rsidRPr="004959D9">
        <w:rPr>
          <w:rFonts w:ascii="Garamond" w:hAnsi="Garamond"/>
          <w:sz w:val="26"/>
          <w:szCs w:val="26"/>
        </w:rPr>
        <w:t>all’Assemblea dei Soci del 2</w:t>
      </w:r>
      <w:r w:rsidR="00E345BF">
        <w:rPr>
          <w:rFonts w:ascii="Garamond" w:hAnsi="Garamond"/>
          <w:sz w:val="26"/>
          <w:szCs w:val="26"/>
        </w:rPr>
        <w:t>0</w:t>
      </w:r>
      <w:r w:rsidRPr="004959D9">
        <w:rPr>
          <w:rFonts w:ascii="Garamond" w:hAnsi="Garamond"/>
          <w:sz w:val="26"/>
          <w:szCs w:val="26"/>
        </w:rPr>
        <w:t>.5.20</w:t>
      </w:r>
      <w:r w:rsidR="00E345BF">
        <w:rPr>
          <w:rFonts w:ascii="Garamond" w:hAnsi="Garamond"/>
          <w:sz w:val="26"/>
          <w:szCs w:val="26"/>
        </w:rPr>
        <w:t>22</w:t>
      </w:r>
      <w:r w:rsidRPr="004959D9">
        <w:rPr>
          <w:rFonts w:ascii="Garamond" w:hAnsi="Garamond"/>
          <w:sz w:val="26"/>
          <w:szCs w:val="26"/>
        </w:rPr>
        <w:t>:</w:t>
      </w:r>
    </w:p>
    <w:p w14:paraId="7D383AC2" w14:textId="77777777" w:rsidR="001D25BF" w:rsidRPr="004959D9" w:rsidRDefault="001D25BF" w:rsidP="004959D9">
      <w:pPr>
        <w:ind w:right="-1"/>
        <w:jc w:val="both"/>
        <w:rPr>
          <w:rFonts w:ascii="Garamond" w:hAnsi="Garamond"/>
          <w:sz w:val="26"/>
          <w:szCs w:val="26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635"/>
        <w:gridCol w:w="1205"/>
        <w:gridCol w:w="1137"/>
        <w:gridCol w:w="1113"/>
        <w:gridCol w:w="1113"/>
        <w:gridCol w:w="1435"/>
        <w:gridCol w:w="1435"/>
        <w:gridCol w:w="1561"/>
      </w:tblGrid>
      <w:tr w:rsidR="001D25BF" w:rsidRPr="001D25BF" w14:paraId="460394B7" w14:textId="77777777" w:rsidTr="001D25BF">
        <w:tc>
          <w:tcPr>
            <w:tcW w:w="635" w:type="dxa"/>
            <w:shd w:val="clear" w:color="auto" w:fill="D9D9D9" w:themeFill="background1" w:themeFillShade="D9"/>
          </w:tcPr>
          <w:p w14:paraId="49FE8265" w14:textId="21072881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n.</w:t>
            </w:r>
          </w:p>
        </w:tc>
        <w:tc>
          <w:tcPr>
            <w:tcW w:w="1205" w:type="dxa"/>
            <w:shd w:val="clear" w:color="auto" w:fill="D9D9D9" w:themeFill="background1" w:themeFillShade="D9"/>
          </w:tcPr>
          <w:p w14:paraId="43DD3089" w14:textId="3749B206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14:paraId="179BDB6D" w14:textId="073964A2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513DAE67" w14:textId="5A37C611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Nato a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46587C09" w14:textId="058DD213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Nato il</w:t>
            </w:r>
          </w:p>
        </w:tc>
        <w:tc>
          <w:tcPr>
            <w:tcW w:w="1435" w:type="dxa"/>
            <w:shd w:val="clear" w:color="auto" w:fill="D9D9D9" w:themeFill="background1" w:themeFillShade="D9"/>
          </w:tcPr>
          <w:p w14:paraId="4B9B3E36" w14:textId="4BC38EE6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Tipo Documento identità</w:t>
            </w:r>
          </w:p>
        </w:tc>
        <w:tc>
          <w:tcPr>
            <w:tcW w:w="1435" w:type="dxa"/>
            <w:shd w:val="clear" w:color="auto" w:fill="D9D9D9" w:themeFill="background1" w:themeFillShade="D9"/>
          </w:tcPr>
          <w:p w14:paraId="1DAE6866" w14:textId="2E852A47" w:rsidR="001D25BF" w:rsidRPr="001D25BF" w:rsidRDefault="001D25BF" w:rsidP="004959D9">
            <w:pPr>
              <w:ind w:right="-1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Numero Documento</w:t>
            </w:r>
            <w:r w:rsidR="00511DC7">
              <w:rPr>
                <w:rFonts w:ascii="Garamond" w:hAnsi="Garamond"/>
                <w:b/>
                <w:bCs/>
                <w:sz w:val="22"/>
                <w:szCs w:val="22"/>
              </w:rPr>
              <w:t xml:space="preserve"> identità</w:t>
            </w:r>
          </w:p>
        </w:tc>
        <w:tc>
          <w:tcPr>
            <w:tcW w:w="1561" w:type="dxa"/>
            <w:shd w:val="clear" w:color="auto" w:fill="D9D9D9" w:themeFill="background1" w:themeFillShade="D9"/>
          </w:tcPr>
          <w:p w14:paraId="46E7CF2C" w14:textId="3EA66329" w:rsidR="001D25BF" w:rsidRPr="001D25BF" w:rsidRDefault="001D25BF" w:rsidP="00511DC7">
            <w:pPr>
              <w:ind w:right="-1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1D25BF">
              <w:rPr>
                <w:rFonts w:ascii="Garamond" w:hAnsi="Garamond"/>
                <w:b/>
                <w:bCs/>
                <w:sz w:val="22"/>
                <w:szCs w:val="22"/>
              </w:rPr>
              <w:t>Firma</w:t>
            </w:r>
          </w:p>
        </w:tc>
      </w:tr>
      <w:tr w:rsidR="001D25BF" w14:paraId="60E1A065" w14:textId="77777777" w:rsidTr="001D25BF">
        <w:trPr>
          <w:trHeight w:val="567"/>
        </w:trPr>
        <w:tc>
          <w:tcPr>
            <w:tcW w:w="635" w:type="dxa"/>
          </w:tcPr>
          <w:p w14:paraId="126D0022" w14:textId="1036F9EF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205" w:type="dxa"/>
          </w:tcPr>
          <w:p w14:paraId="7AAACF0C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5D5F021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B69E3B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8512F55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D91998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5BBE573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45E4DF5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75CE4E3D" w14:textId="77777777" w:rsidTr="001D25BF">
        <w:trPr>
          <w:trHeight w:val="567"/>
        </w:trPr>
        <w:tc>
          <w:tcPr>
            <w:tcW w:w="635" w:type="dxa"/>
          </w:tcPr>
          <w:p w14:paraId="4AD32E37" w14:textId="281EF7BA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205" w:type="dxa"/>
          </w:tcPr>
          <w:p w14:paraId="22A0C08F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C07F9DB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908FA1C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86FDCD0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676ECD4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B6875FB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6182E66A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5AF63411" w14:textId="77777777" w:rsidTr="001D25BF">
        <w:trPr>
          <w:trHeight w:val="567"/>
        </w:trPr>
        <w:tc>
          <w:tcPr>
            <w:tcW w:w="635" w:type="dxa"/>
          </w:tcPr>
          <w:p w14:paraId="069C8348" w14:textId="4712735C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205" w:type="dxa"/>
          </w:tcPr>
          <w:p w14:paraId="3D65243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2B419F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2816354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8CC5D04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3193193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88FCD69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1FC81C6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2CB84A56" w14:textId="77777777" w:rsidTr="001D25BF">
        <w:trPr>
          <w:trHeight w:val="567"/>
        </w:trPr>
        <w:tc>
          <w:tcPr>
            <w:tcW w:w="635" w:type="dxa"/>
          </w:tcPr>
          <w:p w14:paraId="3238672A" w14:textId="29E073A1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205" w:type="dxa"/>
          </w:tcPr>
          <w:p w14:paraId="38DA7AD1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0A6857C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F5BAC8D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AF79A80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7EF1551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A117ECB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0C3A1EB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6EF74F48" w14:textId="77777777" w:rsidTr="001D25BF">
        <w:trPr>
          <w:trHeight w:val="567"/>
        </w:trPr>
        <w:tc>
          <w:tcPr>
            <w:tcW w:w="635" w:type="dxa"/>
          </w:tcPr>
          <w:p w14:paraId="35089D82" w14:textId="22C0ADD9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205" w:type="dxa"/>
          </w:tcPr>
          <w:p w14:paraId="268F5D05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4F045A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0AD2AC0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E4DF71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00D2A8F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4269DCC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880598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1D4A17EC" w14:textId="77777777" w:rsidTr="001D25BF">
        <w:trPr>
          <w:trHeight w:val="567"/>
        </w:trPr>
        <w:tc>
          <w:tcPr>
            <w:tcW w:w="635" w:type="dxa"/>
          </w:tcPr>
          <w:p w14:paraId="20A962B0" w14:textId="54DA26D0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205" w:type="dxa"/>
          </w:tcPr>
          <w:p w14:paraId="1D3BB23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63084E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E67701A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1447BA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B485FD9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2921227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8CF21A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7094AE66" w14:textId="77777777" w:rsidTr="001D25BF">
        <w:trPr>
          <w:trHeight w:val="567"/>
        </w:trPr>
        <w:tc>
          <w:tcPr>
            <w:tcW w:w="635" w:type="dxa"/>
          </w:tcPr>
          <w:p w14:paraId="3E848AEE" w14:textId="500FD041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205" w:type="dxa"/>
          </w:tcPr>
          <w:p w14:paraId="7DD2B043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6C0F87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407FBDE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1562DF1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22D5C8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143890D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6ED81AD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4D67BC31" w14:textId="77777777" w:rsidTr="001D25BF">
        <w:trPr>
          <w:trHeight w:val="567"/>
        </w:trPr>
        <w:tc>
          <w:tcPr>
            <w:tcW w:w="635" w:type="dxa"/>
          </w:tcPr>
          <w:p w14:paraId="1A6C3E28" w14:textId="1FAB9039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205" w:type="dxa"/>
          </w:tcPr>
          <w:p w14:paraId="45994EC9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5704F1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096BF34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322149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833968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E21BA6A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4EF94F65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14273C01" w14:textId="77777777" w:rsidTr="001D25BF">
        <w:trPr>
          <w:trHeight w:val="567"/>
        </w:trPr>
        <w:tc>
          <w:tcPr>
            <w:tcW w:w="635" w:type="dxa"/>
          </w:tcPr>
          <w:p w14:paraId="40EF091F" w14:textId="13C8AE2E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205" w:type="dxa"/>
          </w:tcPr>
          <w:p w14:paraId="2D3DC3A7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587ABE5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0DA3BF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F3A7EE4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222D1B6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CD407A3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7D35CDDB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  <w:tr w:rsidR="001D25BF" w14:paraId="56286D7A" w14:textId="77777777" w:rsidTr="001D25BF">
        <w:trPr>
          <w:trHeight w:val="567"/>
        </w:trPr>
        <w:tc>
          <w:tcPr>
            <w:tcW w:w="635" w:type="dxa"/>
          </w:tcPr>
          <w:p w14:paraId="5AFB2A00" w14:textId="5EC88216" w:rsidR="001D25BF" w:rsidRPr="001D25BF" w:rsidRDefault="001D25BF" w:rsidP="004959D9">
            <w:pPr>
              <w:ind w:right="-1"/>
              <w:rPr>
                <w:rFonts w:ascii="Garamond" w:hAnsi="Garamond"/>
                <w:sz w:val="22"/>
                <w:szCs w:val="22"/>
              </w:rPr>
            </w:pPr>
            <w:r w:rsidRPr="001D25BF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205" w:type="dxa"/>
          </w:tcPr>
          <w:p w14:paraId="70872AD2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C82BEEA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E2DDF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06A2718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36A9FCE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8184BD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  <w:tc>
          <w:tcPr>
            <w:tcW w:w="1561" w:type="dxa"/>
          </w:tcPr>
          <w:p w14:paraId="6FCE3DDE" w14:textId="77777777" w:rsidR="001D25BF" w:rsidRDefault="001D25BF" w:rsidP="004959D9">
            <w:pPr>
              <w:ind w:right="-1"/>
              <w:rPr>
                <w:rFonts w:ascii="Garamond" w:hAnsi="Garamond"/>
                <w:sz w:val="26"/>
                <w:szCs w:val="26"/>
              </w:rPr>
            </w:pPr>
          </w:p>
        </w:tc>
      </w:tr>
    </w:tbl>
    <w:p w14:paraId="060A3CD4" w14:textId="6CD41059" w:rsidR="004959D9" w:rsidRDefault="004959D9" w:rsidP="004959D9">
      <w:pPr>
        <w:ind w:right="-1"/>
        <w:rPr>
          <w:rFonts w:ascii="Garamond" w:hAnsi="Garamond"/>
          <w:sz w:val="26"/>
          <w:szCs w:val="26"/>
        </w:rPr>
      </w:pPr>
    </w:p>
    <w:p w14:paraId="1E840B43" w14:textId="68C870BB" w:rsidR="001D25BF" w:rsidRDefault="001D25BF" w:rsidP="004959D9">
      <w:pPr>
        <w:ind w:right="-1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Luogo e data ____________________ </w:t>
      </w:r>
    </w:p>
    <w:p w14:paraId="6C9996BD" w14:textId="19C0E22F" w:rsidR="001D25BF" w:rsidRDefault="001D25BF" w:rsidP="001D25BF">
      <w:pPr>
        <w:ind w:left="5245"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Il referente della lista</w:t>
      </w:r>
    </w:p>
    <w:p w14:paraId="17B1F493" w14:textId="21007A87" w:rsidR="001D25BF" w:rsidRDefault="001D25BF" w:rsidP="001D25BF">
      <w:pPr>
        <w:ind w:left="5245" w:right="-1"/>
        <w:jc w:val="center"/>
        <w:rPr>
          <w:rFonts w:ascii="Garamond" w:hAnsi="Garamond"/>
          <w:sz w:val="26"/>
          <w:szCs w:val="26"/>
        </w:rPr>
      </w:pPr>
    </w:p>
    <w:p w14:paraId="2A695FB1" w14:textId="41CB727A" w:rsidR="001D25BF" w:rsidRPr="004959D9" w:rsidRDefault="001D25BF" w:rsidP="001D25BF">
      <w:pPr>
        <w:ind w:left="5245" w:right="-1"/>
        <w:jc w:val="center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</w:t>
      </w:r>
    </w:p>
    <w:sectPr w:rsidR="001D25BF" w:rsidRPr="004959D9" w:rsidSect="00A95CF0">
      <w:headerReference w:type="default" r:id="rId8"/>
      <w:type w:val="continuous"/>
      <w:pgSz w:w="11906" w:h="16838"/>
      <w:pgMar w:top="1384" w:right="1134" w:bottom="1276" w:left="1134" w:header="426" w:footer="3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FC09B" w14:textId="77777777" w:rsidR="00A95CF0" w:rsidRDefault="00A95CF0">
      <w:r>
        <w:separator/>
      </w:r>
    </w:p>
  </w:endnote>
  <w:endnote w:type="continuationSeparator" w:id="0">
    <w:p w14:paraId="60110907" w14:textId="77777777" w:rsidR="00A95CF0" w:rsidRDefault="00A9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D457" w14:textId="77777777" w:rsidR="00A95CF0" w:rsidRDefault="00A95CF0">
      <w:r>
        <w:separator/>
      </w:r>
    </w:p>
  </w:footnote>
  <w:footnote w:type="continuationSeparator" w:id="0">
    <w:p w14:paraId="0535DC70" w14:textId="77777777" w:rsidR="00A95CF0" w:rsidRDefault="00A95CF0">
      <w:r>
        <w:continuationSeparator/>
      </w:r>
    </w:p>
  </w:footnote>
  <w:footnote w:id="1">
    <w:p w14:paraId="785B1E7A" w14:textId="77777777" w:rsidR="001D25BF" w:rsidRDefault="001D25BF" w:rsidP="001D25BF">
      <w:pPr>
        <w:pStyle w:val="Testonotaapidipagina"/>
      </w:pPr>
      <w:r>
        <w:rPr>
          <w:rStyle w:val="Rimandonotaapidipagina"/>
        </w:rPr>
        <w:footnoteRef/>
      </w:r>
      <w:r>
        <w:t xml:space="preserve"> Utilizzare ulteriori moduli fino al raggiungimento del numero minimo di 200 sottoscrizioni.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48F1" w14:textId="77777777" w:rsidR="006A0712" w:rsidRPr="00EA46B3" w:rsidRDefault="006A0712" w:rsidP="00EA46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A13DA1"/>
    <w:multiLevelType w:val="hybridMultilevel"/>
    <w:tmpl w:val="9C889FC8"/>
    <w:lvl w:ilvl="0" w:tplc="699630D4"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1" w15:restartNumberingAfterBreak="1">
    <w:nsid w:val="2B370C06"/>
    <w:multiLevelType w:val="hybridMultilevel"/>
    <w:tmpl w:val="1662F6FC"/>
    <w:lvl w:ilvl="0" w:tplc="A2425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5D9A1E75"/>
    <w:multiLevelType w:val="hybridMultilevel"/>
    <w:tmpl w:val="8FF6387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A6B8E"/>
    <w:multiLevelType w:val="hybridMultilevel"/>
    <w:tmpl w:val="069E2B6A"/>
    <w:lvl w:ilvl="0" w:tplc="0ECAAEDE">
      <w:numFmt w:val="bullet"/>
      <w:lvlText w:val="□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6CA429BC"/>
    <w:multiLevelType w:val="hybridMultilevel"/>
    <w:tmpl w:val="13D4F7F6"/>
    <w:lvl w:ilvl="0" w:tplc="31E8ED3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7D4927C4"/>
    <w:multiLevelType w:val="hybridMultilevel"/>
    <w:tmpl w:val="91BAFE54"/>
    <w:lvl w:ilvl="0" w:tplc="89367F6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055659504">
    <w:abstractNumId w:val="0"/>
  </w:num>
  <w:num w:numId="2" w16cid:durableId="1314674511">
    <w:abstractNumId w:val="5"/>
  </w:num>
  <w:num w:numId="3" w16cid:durableId="778724447">
    <w:abstractNumId w:val="1"/>
  </w:num>
  <w:num w:numId="4" w16cid:durableId="1319773904">
    <w:abstractNumId w:val="2"/>
  </w:num>
  <w:num w:numId="5" w16cid:durableId="2075616623">
    <w:abstractNumId w:val="4"/>
  </w:num>
  <w:num w:numId="6" w16cid:durableId="1823497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7D"/>
    <w:rsid w:val="00005C09"/>
    <w:rsid w:val="000252B3"/>
    <w:rsid w:val="00031EEF"/>
    <w:rsid w:val="00086156"/>
    <w:rsid w:val="000B7685"/>
    <w:rsid w:val="00116316"/>
    <w:rsid w:val="00174593"/>
    <w:rsid w:val="00177B34"/>
    <w:rsid w:val="001963D5"/>
    <w:rsid w:val="001B63F9"/>
    <w:rsid w:val="001D25BF"/>
    <w:rsid w:val="00211D22"/>
    <w:rsid w:val="00225999"/>
    <w:rsid w:val="002D5919"/>
    <w:rsid w:val="002D6F4A"/>
    <w:rsid w:val="002E13A8"/>
    <w:rsid w:val="002E455C"/>
    <w:rsid w:val="002F17D7"/>
    <w:rsid w:val="002F325F"/>
    <w:rsid w:val="00311D8F"/>
    <w:rsid w:val="0035562B"/>
    <w:rsid w:val="00365915"/>
    <w:rsid w:val="00387C53"/>
    <w:rsid w:val="003B4341"/>
    <w:rsid w:val="003D16FF"/>
    <w:rsid w:val="003D56E5"/>
    <w:rsid w:val="00434B61"/>
    <w:rsid w:val="004354A4"/>
    <w:rsid w:val="004959D9"/>
    <w:rsid w:val="004D6BA7"/>
    <w:rsid w:val="004E1DF0"/>
    <w:rsid w:val="004F46C0"/>
    <w:rsid w:val="00511DC7"/>
    <w:rsid w:val="005318AF"/>
    <w:rsid w:val="005511E6"/>
    <w:rsid w:val="00553174"/>
    <w:rsid w:val="00565A5A"/>
    <w:rsid w:val="00574927"/>
    <w:rsid w:val="005808FE"/>
    <w:rsid w:val="005938F9"/>
    <w:rsid w:val="005A466C"/>
    <w:rsid w:val="006421B3"/>
    <w:rsid w:val="00655556"/>
    <w:rsid w:val="00670D73"/>
    <w:rsid w:val="006956F6"/>
    <w:rsid w:val="006A0712"/>
    <w:rsid w:val="006F713B"/>
    <w:rsid w:val="00707868"/>
    <w:rsid w:val="0072415F"/>
    <w:rsid w:val="00725982"/>
    <w:rsid w:val="00757194"/>
    <w:rsid w:val="00763C87"/>
    <w:rsid w:val="0079071B"/>
    <w:rsid w:val="007B7F72"/>
    <w:rsid w:val="007C234D"/>
    <w:rsid w:val="007C2C33"/>
    <w:rsid w:val="008103EF"/>
    <w:rsid w:val="00820116"/>
    <w:rsid w:val="0085188A"/>
    <w:rsid w:val="00866A25"/>
    <w:rsid w:val="008C63B4"/>
    <w:rsid w:val="008F0067"/>
    <w:rsid w:val="00911910"/>
    <w:rsid w:val="0091218E"/>
    <w:rsid w:val="00933D02"/>
    <w:rsid w:val="00957338"/>
    <w:rsid w:val="00967535"/>
    <w:rsid w:val="009D469E"/>
    <w:rsid w:val="009E5047"/>
    <w:rsid w:val="00A52AC6"/>
    <w:rsid w:val="00A54D78"/>
    <w:rsid w:val="00A71133"/>
    <w:rsid w:val="00A95CF0"/>
    <w:rsid w:val="00AC197E"/>
    <w:rsid w:val="00B06C15"/>
    <w:rsid w:val="00B43CB0"/>
    <w:rsid w:val="00B46744"/>
    <w:rsid w:val="00B960C8"/>
    <w:rsid w:val="00BB55AD"/>
    <w:rsid w:val="00C107D9"/>
    <w:rsid w:val="00C2345A"/>
    <w:rsid w:val="00C23FE7"/>
    <w:rsid w:val="00C7118B"/>
    <w:rsid w:val="00C96237"/>
    <w:rsid w:val="00CE4DE5"/>
    <w:rsid w:val="00D14E5F"/>
    <w:rsid w:val="00D20DBD"/>
    <w:rsid w:val="00D25B54"/>
    <w:rsid w:val="00D321A4"/>
    <w:rsid w:val="00D57226"/>
    <w:rsid w:val="00D845FE"/>
    <w:rsid w:val="00DC5E7D"/>
    <w:rsid w:val="00E119E4"/>
    <w:rsid w:val="00E345BF"/>
    <w:rsid w:val="00E440B1"/>
    <w:rsid w:val="00E4496B"/>
    <w:rsid w:val="00E7613E"/>
    <w:rsid w:val="00E87781"/>
    <w:rsid w:val="00EA46B3"/>
    <w:rsid w:val="00EB73ED"/>
    <w:rsid w:val="00EC7AE2"/>
    <w:rsid w:val="00F01D0C"/>
    <w:rsid w:val="00F46B96"/>
    <w:rsid w:val="00F57579"/>
    <w:rsid w:val="00F63E22"/>
    <w:rsid w:val="00F67AF7"/>
    <w:rsid w:val="00F70543"/>
    <w:rsid w:val="00FD0DAA"/>
    <w:rsid w:val="00FF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C42D2F"/>
  <w15:chartTrackingRefBased/>
  <w15:docId w15:val="{0A3C72B8-E0BC-4A49-87A6-8E8F62C0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i/>
      <w:iCs/>
      <w:spacing w:val="3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pPr>
      <w:ind w:left="567" w:right="566"/>
      <w:jc w:val="both"/>
    </w:pPr>
    <w:rPr>
      <w:sz w:val="26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D6BA7"/>
    <w:rPr>
      <w:rFonts w:ascii="Calibri" w:eastAsia="Calibri" w:hAnsi="Calibri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rsid w:val="004D6BA7"/>
    <w:rPr>
      <w:rFonts w:ascii="Calibri" w:eastAsia="Calibri" w:hAnsi="Calibri"/>
      <w:lang w:eastAsia="en-US"/>
    </w:rPr>
  </w:style>
  <w:style w:type="character" w:styleId="Rimandonotaapidipagina">
    <w:name w:val="footnote reference"/>
    <w:uiPriority w:val="99"/>
    <w:unhideWhenUsed/>
    <w:rsid w:val="004D6BA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D6B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lagriglia4-colore3">
    <w:name w:val="Grid Table 4 Accent 3"/>
    <w:basedOn w:val="Tabellanormale"/>
    <w:uiPriority w:val="49"/>
    <w:rsid w:val="008C63B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laelenco4-colore3">
    <w:name w:val="List Table 4 Accent 3"/>
    <w:basedOn w:val="Tabellanormale"/>
    <w:uiPriority w:val="49"/>
    <w:rsid w:val="008C63B4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lapersonalizzata1">
    <w:name w:val="tabella personalizzata 1"/>
    <w:basedOn w:val="Tabellaelenco3-colore3"/>
    <w:uiPriority w:val="99"/>
    <w:rsid w:val="008C6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7E6E6" w:themeFill="background2"/>
    </w:tcPr>
    <w:tblStylePr w:type="firstRow">
      <w:rPr>
        <w:b/>
        <w:bCs/>
        <w:color w:val="auto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laelenco3-colore3">
    <w:name w:val="List Table 3 Accent 3"/>
    <w:basedOn w:val="Tabellanormale"/>
    <w:uiPriority w:val="48"/>
    <w:rsid w:val="008C63B4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lagriglia2-colore3">
    <w:name w:val="Grid Table 2 Accent 3"/>
    <w:basedOn w:val="Tabellanormale"/>
    <w:uiPriority w:val="47"/>
    <w:rsid w:val="008C63B4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ANCESCO\Dati%20applicazioni\Microsoft\Modelli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DBBA7-83B1-4148-8B7B-B6831186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intestata.dot</Template>
  <TotalTime>2</TotalTime>
  <Pages>4</Pages>
  <Words>435</Words>
  <Characters>3461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>Normal presonalizzato per nota integrativa e bilancio cee</dc:subject>
  <dc:creator>FRANCESCO</dc:creator>
  <cp:keywords/>
  <dc:description/>
  <cp:lastModifiedBy>Lorenzo Di Girolamo</cp:lastModifiedBy>
  <cp:revision>9</cp:revision>
  <cp:lastPrinted>2019-04-18T07:15:00Z</cp:lastPrinted>
  <dcterms:created xsi:type="dcterms:W3CDTF">2021-02-07T09:44:00Z</dcterms:created>
  <dcterms:modified xsi:type="dcterms:W3CDTF">2024-02-01T09:49:00Z</dcterms:modified>
</cp:coreProperties>
</file>